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C9F372" w14:textId="1E9EF6FB" w:rsidR="005B6AB8" w:rsidRPr="00CF139B"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42601E">
        <w:rPr>
          <w:rFonts w:eastAsia="Batang"/>
          <w:b/>
          <w:bCs/>
          <w:sz w:val="28"/>
          <w:szCs w:val="24"/>
          <w:lang w:eastAsia="en-US"/>
        </w:rPr>
        <w:t>8</w:t>
      </w:r>
      <w:r w:rsidR="003F72C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4F3402" w:rsidRPr="004F3402">
        <w:rPr>
          <w:rFonts w:eastAsia="Batang"/>
          <w:b/>
          <w:bCs/>
          <w:sz w:val="28"/>
          <w:szCs w:val="24"/>
          <w:lang w:eastAsia="en-US"/>
        </w:rPr>
        <w:t>R1-2201877</w:t>
      </w:r>
    </w:p>
    <w:p w14:paraId="0E8D4BE9" w14:textId="420E74B6" w:rsidR="005B6AB8"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3137C2" w:rsidRPr="003137C2">
        <w:rPr>
          <w:rFonts w:eastAsia="Batang"/>
          <w:b/>
          <w:bCs/>
          <w:sz w:val="28"/>
          <w:szCs w:val="24"/>
          <w:lang w:eastAsia="en-US"/>
        </w:rPr>
        <w:t>February 21st – March 3rd</w:t>
      </w:r>
      <w:r w:rsidRPr="00CF139B">
        <w:rPr>
          <w:rFonts w:eastAsia="Batang"/>
          <w:b/>
          <w:bCs/>
          <w:sz w:val="28"/>
          <w:szCs w:val="24"/>
          <w:lang w:eastAsia="en-US"/>
        </w:rPr>
        <w:t>, 202</w:t>
      </w:r>
      <w:r w:rsidR="00D11E74">
        <w:rPr>
          <w:rFonts w:eastAsia="Batang"/>
          <w:b/>
          <w:bCs/>
          <w:sz w:val="28"/>
          <w:szCs w:val="24"/>
          <w:lang w:eastAsia="en-US"/>
        </w:rPr>
        <w:t>2</w:t>
      </w:r>
    </w:p>
    <w:p w14:paraId="5DA5E7E9" w14:textId="77777777" w:rsidR="005A5FE1" w:rsidRPr="00912659" w:rsidRDefault="005A5FE1" w:rsidP="001E7F38">
      <w:pPr>
        <w:widowControl w:val="0"/>
        <w:spacing w:after="0"/>
        <w:jc w:val="both"/>
        <w:rPr>
          <w:sz w:val="24"/>
          <w:szCs w:val="24"/>
          <w:lang w:eastAsia="zh-CN"/>
        </w:rPr>
      </w:pPr>
    </w:p>
    <w:p w14:paraId="40BEAD50"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6E0B9D77" w14:textId="77777777"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F626D7" w:rsidRPr="00F626D7">
        <w:rPr>
          <w:rFonts w:ascii="Times New Roman" w:hAnsi="Times New Roman"/>
          <w:sz w:val="24"/>
          <w:szCs w:val="24"/>
          <w:lang w:val="en-US"/>
        </w:rPr>
        <w:t>Remaining issues on reliability improvement for RRC_CONNECTED UEs</w:t>
      </w:r>
    </w:p>
    <w:p w14:paraId="4EA4E267"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w:t>
      </w:r>
      <w:r w:rsidR="00F626D7">
        <w:rPr>
          <w:rFonts w:ascii="Times New Roman" w:hAnsi="Times New Roman"/>
          <w:sz w:val="24"/>
          <w:szCs w:val="24"/>
          <w:lang w:eastAsia="zh-CN"/>
        </w:rPr>
        <w:t>2</w:t>
      </w:r>
    </w:p>
    <w:p w14:paraId="268E7325"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41E4113B" w14:textId="77777777"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6575E683" w14:textId="77777777" w:rsidR="00010F61" w:rsidRPr="002E3A18" w:rsidRDefault="00765347" w:rsidP="003852A9">
      <w:pPr>
        <w:overflowPunct w:val="0"/>
        <w:autoSpaceDE w:val="0"/>
        <w:autoSpaceDN w:val="0"/>
        <w:adjustRightInd w:val="0"/>
        <w:spacing w:before="0"/>
        <w:ind w:right="-99"/>
        <w:jc w:val="both"/>
        <w:rPr>
          <w:color w:val="000000"/>
          <w:lang w:eastAsia="zh-CN"/>
        </w:rPr>
      </w:pPr>
      <w:r>
        <w:rPr>
          <w:color w:val="000000"/>
          <w:lang w:eastAsia="zh-CN"/>
        </w:rPr>
        <w:t xml:space="preserve">The first version of Rel-17 MBS physical layer specification was approved by RAN plenary </w:t>
      </w:r>
      <w:r w:rsidR="00E75BCF" w:rsidRPr="002E3A18">
        <w:rPr>
          <w:color w:val="000000"/>
          <w:lang w:eastAsia="zh-CN"/>
        </w:rPr>
        <w:t>[1]</w:t>
      </w:r>
      <w:r w:rsidR="003852A9" w:rsidRPr="002E3A18">
        <w:rPr>
          <w:color w:val="000000"/>
          <w:lang w:eastAsia="zh-CN"/>
        </w:rPr>
        <w:t xml:space="preserve">. </w:t>
      </w:r>
      <w:r w:rsidR="005F199C" w:rsidRPr="002E3A18">
        <w:rPr>
          <w:lang w:eastAsia="zh-CN"/>
        </w:rPr>
        <w:t xml:space="preserve">In this contribution, </w:t>
      </w:r>
      <w:r w:rsidR="000A0621">
        <w:rPr>
          <w:lang w:eastAsia="zh-CN"/>
        </w:rPr>
        <w:t xml:space="preserve">some remaining issues </w:t>
      </w:r>
      <w:r w:rsidR="003C4851">
        <w:rPr>
          <w:lang w:eastAsia="zh-CN"/>
        </w:rPr>
        <w:t xml:space="preserve">and specification corrections </w:t>
      </w:r>
      <w:r w:rsidR="000A0621">
        <w:rPr>
          <w:lang w:eastAsia="zh-CN"/>
        </w:rPr>
        <w:t>of</w:t>
      </w:r>
      <w:r w:rsidR="00E75BCF" w:rsidRPr="002E3A18">
        <w:rPr>
          <w:lang w:eastAsia="zh-CN"/>
        </w:rPr>
        <w:t xml:space="preserve"> </w:t>
      </w:r>
      <w:r w:rsidR="003C4851">
        <w:rPr>
          <w:lang w:eastAsia="zh-CN"/>
        </w:rPr>
        <w:t>reliability improvement</w:t>
      </w:r>
      <w:r w:rsidR="003852A9" w:rsidRPr="002E3A18">
        <w:rPr>
          <w:lang w:eastAsia="zh-CN"/>
        </w:rPr>
        <w:t xml:space="preserve"> for RRC_CONNECTED UEs </w:t>
      </w:r>
      <w:r w:rsidR="00C21453" w:rsidRPr="002E3A18">
        <w:rPr>
          <w:lang w:eastAsia="zh-CN"/>
        </w:rPr>
        <w:t>will</w:t>
      </w:r>
      <w:r w:rsidR="00C0271C" w:rsidRPr="002E3A18">
        <w:rPr>
          <w:lang w:eastAsia="zh-CN"/>
        </w:rPr>
        <w:t xml:space="preserve"> </w:t>
      </w:r>
      <w:r w:rsidR="00C21453" w:rsidRPr="002E3A18">
        <w:rPr>
          <w:lang w:eastAsia="zh-CN"/>
        </w:rPr>
        <w:t>be discussed</w:t>
      </w:r>
      <w:r w:rsidR="000A511E" w:rsidRPr="002E3A18">
        <w:rPr>
          <w:lang w:eastAsia="zh-CN"/>
        </w:rPr>
        <w:t>.</w:t>
      </w:r>
    </w:p>
    <w:p w14:paraId="771926DF" w14:textId="77777777" w:rsidR="00010F61" w:rsidRPr="002E3A18" w:rsidRDefault="004810B5" w:rsidP="00010F61">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NACK</w:t>
      </w:r>
      <w:r>
        <w:rPr>
          <w:rFonts w:ascii="Times New Roman" w:eastAsiaTheme="minorEastAsia" w:hAnsi="Times New Roman" w:hint="eastAsia"/>
          <w:lang w:eastAsia="zh-CN"/>
        </w:rPr>
        <w:t>-only</w:t>
      </w:r>
      <w:r>
        <w:rPr>
          <w:rFonts w:ascii="Times New Roman" w:eastAsiaTheme="minorEastAsia" w:hAnsi="Times New Roman"/>
          <w:lang w:eastAsia="zh-CN"/>
        </w:rPr>
        <w:t xml:space="preserve"> based HARQ-ACK feedback</w:t>
      </w:r>
    </w:p>
    <w:p w14:paraId="0E136A3C" w14:textId="34DE15FA" w:rsidR="00025F58" w:rsidRDefault="00BC6471" w:rsidP="003A657F">
      <w:pPr>
        <w:pStyle w:val="2"/>
        <w:ind w:left="0" w:firstLine="0"/>
        <w:rPr>
          <w:lang w:val="en-US" w:eastAsia="zh-CN"/>
        </w:rPr>
      </w:pPr>
      <w:r>
        <w:rPr>
          <w:rFonts w:ascii="Times New Roman" w:hAnsi="Times New Roman"/>
          <w:lang w:eastAsia="zh-CN"/>
        </w:rPr>
        <w:t>2.</w:t>
      </w:r>
      <w:r w:rsidR="003A657F">
        <w:rPr>
          <w:rFonts w:ascii="Times New Roman" w:hAnsi="Times New Roman"/>
          <w:lang w:eastAsia="zh-CN"/>
        </w:rPr>
        <w:t>1</w:t>
      </w:r>
      <w:r w:rsidRPr="002E3A18">
        <w:rPr>
          <w:rFonts w:ascii="Times New Roman" w:hAnsi="Times New Roman"/>
          <w:lang w:eastAsia="zh-CN"/>
        </w:rPr>
        <w:t xml:space="preserve"> </w:t>
      </w:r>
      <w:r w:rsidR="00CC6A65" w:rsidRPr="00CC6A65">
        <w:rPr>
          <w:lang w:val="en-US" w:eastAsia="zh-CN"/>
        </w:rPr>
        <w:t>Multi</w:t>
      </w:r>
      <w:r w:rsidR="003A657F">
        <w:rPr>
          <w:lang w:val="en-US" w:eastAsia="zh-CN"/>
        </w:rPr>
        <w:t xml:space="preserve">ple </w:t>
      </w:r>
      <w:r w:rsidR="00CC6A65" w:rsidRPr="00CC6A65">
        <w:rPr>
          <w:lang w:val="en-US" w:eastAsia="zh-CN"/>
        </w:rPr>
        <w:t>NACK</w:t>
      </w:r>
      <w:r w:rsidR="003A657F">
        <w:rPr>
          <w:rFonts w:hint="eastAsia"/>
          <w:lang w:val="en-US" w:eastAsia="zh-CN"/>
        </w:rPr>
        <w:t>-</w:t>
      </w:r>
      <w:r w:rsidR="003A657F">
        <w:rPr>
          <w:lang w:val="en-US" w:eastAsia="zh-CN"/>
        </w:rPr>
        <w:t>only</w:t>
      </w:r>
      <w:r w:rsidR="00CC6A65" w:rsidRPr="00CC6A65">
        <w:rPr>
          <w:lang w:val="en-US" w:eastAsia="zh-CN"/>
        </w:rPr>
        <w:t xml:space="preserve"> feedback</w:t>
      </w:r>
    </w:p>
    <w:p w14:paraId="46FDF661" w14:textId="2085FB48" w:rsidR="00EB4ECA" w:rsidRPr="00EB4ECA" w:rsidRDefault="00EB4ECA" w:rsidP="00EB4ECA">
      <w:pPr>
        <w:overflowPunct w:val="0"/>
        <w:autoSpaceDE w:val="0"/>
        <w:autoSpaceDN w:val="0"/>
        <w:adjustRightInd w:val="0"/>
        <w:spacing w:before="0"/>
        <w:ind w:right="-99"/>
        <w:jc w:val="both"/>
        <w:rPr>
          <w:color w:val="000000"/>
          <w:lang w:eastAsia="zh-CN"/>
        </w:rPr>
      </w:pPr>
      <w:r>
        <w:rPr>
          <w:rFonts w:hint="eastAsia"/>
          <w:color w:val="000000"/>
          <w:lang w:eastAsia="zh-CN"/>
        </w:rPr>
        <w:t xml:space="preserve">In our understanding, </w:t>
      </w:r>
      <w:r w:rsidRPr="007271F0">
        <w:rPr>
          <w:color w:val="000000"/>
          <w:lang w:eastAsia="zh-CN"/>
        </w:rPr>
        <w:t>more than one NACK-only bits feedback</w:t>
      </w:r>
      <w:r w:rsidR="00DF06A1">
        <w:rPr>
          <w:color w:val="000000"/>
          <w:lang w:eastAsia="zh-CN"/>
        </w:rPr>
        <w:t xml:space="preserve"> </w:t>
      </w:r>
      <w:r w:rsidR="00DF06A1">
        <w:rPr>
          <w:rFonts w:hint="eastAsia"/>
          <w:color w:val="000000"/>
          <w:lang w:eastAsia="zh-CN"/>
        </w:rPr>
        <w:t>is</w:t>
      </w:r>
      <w:r w:rsidR="00DF06A1">
        <w:rPr>
          <w:color w:val="000000"/>
          <w:lang w:eastAsia="zh-CN"/>
        </w:rPr>
        <w:t xml:space="preserve"> an important</w:t>
      </w:r>
      <w:r w:rsidRPr="007271F0">
        <w:rPr>
          <w:color w:val="000000"/>
          <w:lang w:eastAsia="zh-CN"/>
        </w:rPr>
        <w:t xml:space="preserve"> issue</w:t>
      </w:r>
      <w:r>
        <w:rPr>
          <w:rFonts w:hint="eastAsia"/>
          <w:color w:val="000000"/>
          <w:lang w:eastAsia="zh-CN"/>
        </w:rPr>
        <w:t xml:space="preserve"> </w:t>
      </w:r>
      <w:r w:rsidR="00DF06A1">
        <w:rPr>
          <w:color w:val="000000"/>
          <w:lang w:eastAsia="zh-CN"/>
        </w:rPr>
        <w:t>especially for DL-heavy TDD scenario which should be solved by specification</w:t>
      </w:r>
      <w:r>
        <w:rPr>
          <w:rFonts w:hint="eastAsia"/>
          <w:color w:val="000000"/>
          <w:lang w:eastAsia="zh-CN"/>
        </w:rPr>
        <w:t xml:space="preserve">, the solution should </w:t>
      </w:r>
      <w:r w:rsidR="00F645B7">
        <w:rPr>
          <w:color w:val="000000"/>
          <w:lang w:eastAsia="zh-CN"/>
        </w:rPr>
        <w:t>retain the</w:t>
      </w:r>
      <w:r>
        <w:rPr>
          <w:rFonts w:hint="eastAsia"/>
          <w:color w:val="000000"/>
          <w:lang w:eastAsia="zh-CN"/>
        </w:rPr>
        <w:t xml:space="preserve"> mechanism of </w:t>
      </w:r>
      <w:r w:rsidRPr="007271F0">
        <w:rPr>
          <w:color w:val="000000"/>
          <w:lang w:eastAsia="zh-CN"/>
        </w:rPr>
        <w:t>NACK-only feedback</w:t>
      </w:r>
      <w:r>
        <w:rPr>
          <w:rFonts w:hint="eastAsia"/>
          <w:color w:val="000000"/>
          <w:lang w:eastAsia="zh-CN"/>
        </w:rPr>
        <w:t xml:space="preserve"> and low </w:t>
      </w:r>
      <w:r w:rsidRPr="007271F0">
        <w:rPr>
          <w:color w:val="000000"/>
          <w:lang w:eastAsia="zh-CN"/>
        </w:rPr>
        <w:t>overhead of PUCCH</w:t>
      </w:r>
      <w:r>
        <w:rPr>
          <w:rFonts w:hint="eastAsia"/>
          <w:color w:val="000000"/>
          <w:lang w:eastAsia="zh-CN"/>
        </w:rPr>
        <w:t xml:space="preserve">. </w:t>
      </w:r>
    </w:p>
    <w:p w14:paraId="6FD8C921" w14:textId="128EE5E5" w:rsidR="00025F58" w:rsidRDefault="000675FB" w:rsidP="009356EF">
      <w:pPr>
        <w:overflowPunct w:val="0"/>
        <w:autoSpaceDE w:val="0"/>
        <w:autoSpaceDN w:val="0"/>
        <w:adjustRightInd w:val="0"/>
        <w:spacing w:before="0"/>
        <w:ind w:right="-99"/>
        <w:jc w:val="both"/>
        <w:rPr>
          <w:bCs/>
          <w:lang w:eastAsia="zh-CN"/>
        </w:rPr>
      </w:pPr>
      <w:r w:rsidRPr="00467A5A">
        <w:rPr>
          <w:color w:val="000000"/>
          <w:lang w:eastAsia="zh-CN"/>
        </w:rPr>
        <w:t xml:space="preserve">Proposal </w:t>
      </w:r>
      <w:r w:rsidR="00EB4ECA" w:rsidRPr="00467A5A">
        <w:rPr>
          <w:color w:val="000000"/>
          <w:lang w:eastAsia="zh-CN"/>
        </w:rPr>
        <w:t>3.2.</w:t>
      </w:r>
      <w:r w:rsidR="00EB4ECA">
        <w:rPr>
          <w:rFonts w:hint="eastAsia"/>
          <w:color w:val="000000"/>
          <w:lang w:eastAsia="zh-CN"/>
        </w:rPr>
        <w:t>2-1</w:t>
      </w:r>
      <w:r>
        <w:rPr>
          <w:color w:val="000000"/>
          <w:lang w:eastAsia="zh-CN"/>
        </w:rPr>
        <w:t xml:space="preserve"> in FL’s summary [2] is a good way forward</w:t>
      </w:r>
      <w:r w:rsidR="00AB6610">
        <w:rPr>
          <w:color w:val="000000"/>
          <w:lang w:eastAsia="zh-CN"/>
        </w:rPr>
        <w:t>.</w:t>
      </w:r>
      <w:r w:rsidR="00467A5A">
        <w:rPr>
          <w:color w:val="000000"/>
          <w:lang w:eastAsia="zh-CN"/>
        </w:rPr>
        <w:t xml:space="preserve"> </w:t>
      </w:r>
      <w:r w:rsidR="00AB6610">
        <w:rPr>
          <w:color w:val="000000"/>
          <w:lang w:eastAsia="zh-CN"/>
        </w:rPr>
        <w:t xml:space="preserve">For </w:t>
      </w:r>
      <w:r w:rsidR="00AB6610" w:rsidRPr="009356EF">
        <w:rPr>
          <w:color w:val="000000"/>
          <w:lang w:eastAsia="zh-CN"/>
        </w:rPr>
        <w:t xml:space="preserve">up to </w:t>
      </w:r>
      <w:r w:rsidR="00AB6610" w:rsidRPr="009356EF">
        <w:rPr>
          <w:rFonts w:hint="eastAsia"/>
          <w:color w:val="000000"/>
          <w:lang w:eastAsia="zh-CN"/>
        </w:rPr>
        <w:t>4</w:t>
      </w:r>
      <w:r w:rsidR="00AB6610" w:rsidRPr="009356EF">
        <w:rPr>
          <w:color w:val="000000"/>
          <w:lang w:eastAsia="zh-CN"/>
        </w:rPr>
        <w:t xml:space="preserve"> </w:t>
      </w:r>
      <w:r w:rsidR="00AB6610" w:rsidRPr="009356EF">
        <w:rPr>
          <w:rFonts w:hint="eastAsia"/>
          <w:color w:val="000000"/>
          <w:lang w:eastAsia="zh-CN"/>
        </w:rPr>
        <w:t>bit</w:t>
      </w:r>
      <w:r w:rsidR="00AB6610" w:rsidRPr="009356EF">
        <w:rPr>
          <w:color w:val="000000"/>
          <w:lang w:eastAsia="zh-CN"/>
        </w:rPr>
        <w:t>s</w:t>
      </w:r>
      <w:r w:rsidR="00AB6610">
        <w:rPr>
          <w:color w:val="000000"/>
          <w:lang w:eastAsia="zh-CN"/>
        </w:rPr>
        <w:t xml:space="preserve"> NACK-only feedback,</w:t>
      </w:r>
      <w:r w:rsidR="00467A5A">
        <w:rPr>
          <w:color w:val="000000"/>
          <w:lang w:eastAsia="zh-CN"/>
        </w:rPr>
        <w:t xml:space="preserve"> </w:t>
      </w:r>
      <w:r w:rsidR="00025F58" w:rsidRPr="009356EF">
        <w:rPr>
          <w:color w:val="000000"/>
          <w:lang w:eastAsia="zh-CN"/>
        </w:rPr>
        <w:t>the association between</w:t>
      </w:r>
      <w:r w:rsidR="00025F58" w:rsidRPr="009356EF">
        <w:rPr>
          <w:rFonts w:hint="eastAsia"/>
          <w:color w:val="000000"/>
          <w:lang w:eastAsia="zh-CN"/>
        </w:rPr>
        <w:t xml:space="preserve"> </w:t>
      </w:r>
      <w:r w:rsidR="00025F58" w:rsidRPr="009356EF">
        <w:rPr>
          <w:color w:val="000000"/>
          <w:lang w:eastAsia="zh-CN"/>
        </w:rPr>
        <w:t>PUCCH resource</w:t>
      </w:r>
      <w:r w:rsidR="00025F58" w:rsidRPr="009356EF">
        <w:rPr>
          <w:rFonts w:hint="eastAsia"/>
          <w:color w:val="000000"/>
          <w:lang w:eastAsia="zh-CN"/>
        </w:rPr>
        <w:t xml:space="preserve"> index and </w:t>
      </w:r>
      <w:r w:rsidR="00025F58" w:rsidRPr="009356EF">
        <w:rPr>
          <w:color w:val="000000"/>
          <w:lang w:eastAsia="zh-CN"/>
        </w:rPr>
        <w:t xml:space="preserve">NACK-only codebook value </w:t>
      </w:r>
      <w:r w:rsidR="00AB6610">
        <w:rPr>
          <w:color w:val="000000"/>
          <w:lang w:eastAsia="zh-CN"/>
        </w:rPr>
        <w:t>can be pre-defined</w:t>
      </w:r>
      <w:r w:rsidR="00025F58" w:rsidRPr="009356EF">
        <w:rPr>
          <w:rFonts w:hint="eastAsia"/>
          <w:color w:val="000000"/>
          <w:lang w:eastAsia="zh-CN"/>
        </w:rPr>
        <w:t>. N</w:t>
      </w:r>
      <w:r w:rsidR="00025F58" w:rsidRPr="009356EF">
        <w:rPr>
          <w:color w:val="000000"/>
          <w:lang w:eastAsia="zh-CN"/>
        </w:rPr>
        <w:t xml:space="preserve">etwork </w:t>
      </w:r>
      <w:r w:rsidR="005A46EB">
        <w:rPr>
          <w:color w:val="000000"/>
          <w:lang w:eastAsia="zh-CN"/>
        </w:rPr>
        <w:t>can</w:t>
      </w:r>
      <w:r w:rsidR="00025F58" w:rsidRPr="009356EF">
        <w:rPr>
          <w:color w:val="000000"/>
          <w:lang w:eastAsia="zh-CN"/>
        </w:rPr>
        <w:t xml:space="preserve"> schedule</w:t>
      </w:r>
      <w:r w:rsidR="00025F58" w:rsidRPr="009356EF">
        <w:rPr>
          <w:rFonts w:hint="eastAsia"/>
          <w:color w:val="000000"/>
          <w:lang w:eastAsia="zh-CN"/>
        </w:rPr>
        <w:t xml:space="preserve"> </w:t>
      </w:r>
      <w:r w:rsidR="00025F58" w:rsidRPr="009356EF">
        <w:rPr>
          <w:color w:val="000000"/>
          <w:lang w:eastAsia="zh-CN"/>
        </w:rPr>
        <w:t xml:space="preserve">NACK-only feedback </w:t>
      </w:r>
      <w:r w:rsidR="00025F58" w:rsidRPr="009356EF">
        <w:rPr>
          <w:rFonts w:hint="eastAsia"/>
          <w:color w:val="000000"/>
          <w:lang w:eastAsia="zh-CN"/>
        </w:rPr>
        <w:t xml:space="preserve">of </w:t>
      </w:r>
      <w:r w:rsidR="00025F58" w:rsidRPr="009356EF">
        <w:rPr>
          <w:color w:val="000000"/>
          <w:lang w:eastAsia="zh-CN"/>
        </w:rPr>
        <w:t xml:space="preserve">the same number of TBs and the same TB combinations </w:t>
      </w:r>
      <w:r w:rsidR="00025F58" w:rsidRPr="009356EF">
        <w:rPr>
          <w:rFonts w:hint="eastAsia"/>
          <w:color w:val="000000"/>
          <w:lang w:eastAsia="zh-CN"/>
        </w:rPr>
        <w:t>of</w:t>
      </w:r>
      <w:r w:rsidR="00025F58" w:rsidRPr="009356EF">
        <w:rPr>
          <w:color w:val="000000"/>
          <w:lang w:eastAsia="zh-CN"/>
        </w:rPr>
        <w:t xml:space="preserve"> different UEs to be transmitted in the same PUCCH slot</w:t>
      </w:r>
      <w:r w:rsidR="00025F58" w:rsidRPr="009356EF">
        <w:rPr>
          <w:rFonts w:hint="eastAsia"/>
          <w:color w:val="000000"/>
          <w:lang w:eastAsia="zh-CN"/>
        </w:rPr>
        <w:t xml:space="preserve">. Among UEs scheduled with </w:t>
      </w:r>
      <w:r w:rsidR="00025F58" w:rsidRPr="009356EF">
        <w:rPr>
          <w:color w:val="000000"/>
          <w:lang w:eastAsia="zh-CN"/>
        </w:rPr>
        <w:t>the same TB combinations</w:t>
      </w:r>
      <w:r w:rsidR="00025F58" w:rsidRPr="009356EF">
        <w:rPr>
          <w:rFonts w:hint="eastAsia"/>
          <w:color w:val="000000"/>
          <w:lang w:eastAsia="zh-CN"/>
        </w:rPr>
        <w:t xml:space="preserve">, </w:t>
      </w:r>
      <w:r w:rsidR="00025F58" w:rsidRPr="009356EF">
        <w:rPr>
          <w:color w:val="000000"/>
          <w:lang w:eastAsia="zh-CN"/>
        </w:rPr>
        <w:t>UEs with the same NACK-only codebook value share the same PUCCH resource</w:t>
      </w:r>
      <w:r w:rsidR="00025F58" w:rsidRPr="009356EF">
        <w:rPr>
          <w:rFonts w:hint="eastAsia"/>
          <w:color w:val="000000"/>
          <w:lang w:eastAsia="zh-CN"/>
        </w:rPr>
        <w:t xml:space="preserve">, so that gNB knows which TB is decoded in failure and only retransmits </w:t>
      </w:r>
      <w:r w:rsidR="00025F58" w:rsidRPr="009356EF">
        <w:rPr>
          <w:color w:val="000000"/>
          <w:lang w:eastAsia="zh-CN"/>
        </w:rPr>
        <w:t>corresponding</w:t>
      </w:r>
      <w:r w:rsidR="00025F58" w:rsidRPr="009356EF">
        <w:rPr>
          <w:rFonts w:hint="eastAsia"/>
          <w:color w:val="000000"/>
          <w:lang w:eastAsia="zh-CN"/>
        </w:rPr>
        <w:t xml:space="preserve"> TB. </w:t>
      </w:r>
      <w:r w:rsidR="005A46EB">
        <w:rPr>
          <w:bCs/>
          <w:lang w:eastAsia="zh-CN"/>
        </w:rPr>
        <w:t>As for</w:t>
      </w:r>
      <w:r w:rsidR="00025F58" w:rsidRPr="00025F58">
        <w:rPr>
          <w:bCs/>
          <w:lang w:eastAsia="zh-CN"/>
        </w:rPr>
        <w:t xml:space="preserve"> more than </w:t>
      </w:r>
      <w:r w:rsidR="00025F58" w:rsidRPr="00025F58">
        <w:rPr>
          <w:rFonts w:hint="eastAsia"/>
          <w:bCs/>
          <w:lang w:eastAsia="zh-CN"/>
        </w:rPr>
        <w:t>4</w:t>
      </w:r>
      <w:r w:rsidR="00025F58" w:rsidRPr="00025F58">
        <w:rPr>
          <w:bCs/>
          <w:lang w:eastAsia="zh-CN"/>
        </w:rPr>
        <w:t xml:space="preserve"> TBs with NACK-only feedback</w:t>
      </w:r>
      <w:r w:rsidR="00025F58" w:rsidRPr="00025F58">
        <w:rPr>
          <w:rFonts w:hint="eastAsia"/>
          <w:bCs/>
          <w:lang w:eastAsia="zh-CN"/>
        </w:rPr>
        <w:t xml:space="preserve"> </w:t>
      </w:r>
      <w:r w:rsidR="00025F58" w:rsidRPr="00025F58">
        <w:rPr>
          <w:bCs/>
          <w:lang w:eastAsia="zh-CN"/>
        </w:rPr>
        <w:t xml:space="preserve">need to be </w:t>
      </w:r>
      <w:r w:rsidR="00025F58" w:rsidRPr="00025F58">
        <w:rPr>
          <w:rFonts w:hint="eastAsia"/>
          <w:bCs/>
          <w:lang w:eastAsia="zh-CN"/>
        </w:rPr>
        <w:t>transmitt</w:t>
      </w:r>
      <w:r w:rsidR="00025F58" w:rsidRPr="00025F58">
        <w:rPr>
          <w:bCs/>
          <w:lang w:eastAsia="zh-CN"/>
        </w:rPr>
        <w:t>ed in the same PUCCH slot, NACK-only feedback is transformed into ACK/NACK based</w:t>
      </w:r>
      <w:r w:rsidR="00025F58" w:rsidRPr="00025F58">
        <w:rPr>
          <w:rFonts w:hint="eastAsia"/>
          <w:bCs/>
          <w:lang w:eastAsia="zh-CN"/>
        </w:rPr>
        <w:t xml:space="preserve"> </w:t>
      </w:r>
      <w:r w:rsidR="00025F58" w:rsidRPr="00025F58">
        <w:rPr>
          <w:bCs/>
          <w:lang w:eastAsia="zh-CN"/>
        </w:rPr>
        <w:t>feedback,</w:t>
      </w:r>
      <w:r w:rsidR="00025F58" w:rsidRPr="00025F58">
        <w:rPr>
          <w:rFonts w:hint="eastAsia"/>
          <w:bCs/>
          <w:lang w:eastAsia="zh-CN"/>
        </w:rPr>
        <w:t xml:space="preserve"> and the PUCCH resource is determined by PRI and </w:t>
      </w:r>
      <w:r w:rsidR="00025F58" w:rsidRPr="005A46EB">
        <w:rPr>
          <w:bCs/>
          <w:i/>
          <w:iCs/>
          <w:lang w:eastAsia="zh-CN"/>
        </w:rPr>
        <w:t>PUCCH-Config/PUCCH-ConfigurationList</w:t>
      </w:r>
      <w:r w:rsidR="00025F58" w:rsidRPr="009356EF">
        <w:rPr>
          <w:bCs/>
          <w:lang w:eastAsia="zh-CN"/>
        </w:rPr>
        <w:t xml:space="preserve"> for unicast</w:t>
      </w:r>
      <w:r w:rsidR="00025F58" w:rsidRPr="009356EF">
        <w:rPr>
          <w:rFonts w:hint="eastAsia"/>
          <w:bCs/>
          <w:lang w:eastAsia="zh-CN"/>
        </w:rPr>
        <w:t>.</w:t>
      </w:r>
    </w:p>
    <w:p w14:paraId="465B1684" w14:textId="7327B164" w:rsidR="00EB4ECA" w:rsidRPr="00EB4ECA" w:rsidRDefault="00EB4ECA" w:rsidP="009356EF">
      <w:pPr>
        <w:overflowPunct w:val="0"/>
        <w:autoSpaceDE w:val="0"/>
        <w:autoSpaceDN w:val="0"/>
        <w:adjustRightInd w:val="0"/>
        <w:spacing w:before="0"/>
        <w:ind w:right="-99"/>
        <w:jc w:val="both"/>
        <w:rPr>
          <w:bCs/>
          <w:lang w:eastAsia="zh-CN"/>
        </w:rPr>
      </w:pPr>
      <w:r>
        <w:rPr>
          <w:rFonts w:hint="eastAsia"/>
          <w:bCs/>
          <w:lang w:eastAsia="zh-CN"/>
        </w:rPr>
        <w:t xml:space="preserve">The above method has benefit in reducing overhead of PUCCH for up to 4 TBs </w:t>
      </w:r>
      <w:r w:rsidRPr="00583546">
        <w:rPr>
          <w:bCs/>
          <w:lang w:eastAsia="zh-CN"/>
        </w:rPr>
        <w:t>NACK-only feedback</w:t>
      </w:r>
      <w:r>
        <w:rPr>
          <w:rFonts w:hint="eastAsia"/>
          <w:bCs/>
          <w:lang w:eastAsia="zh-CN"/>
        </w:rPr>
        <w:t xml:space="preserve">, which is also the intention of </w:t>
      </w:r>
      <w:r w:rsidRPr="00886E12">
        <w:rPr>
          <w:bCs/>
          <w:lang w:eastAsia="zh-CN"/>
        </w:rPr>
        <w:t>NACK-only feedback</w:t>
      </w:r>
      <w:r>
        <w:rPr>
          <w:rFonts w:hint="eastAsia"/>
          <w:bCs/>
          <w:lang w:eastAsia="zh-CN"/>
        </w:rPr>
        <w:t xml:space="preserve">. If with no multiplexing, </w:t>
      </w:r>
      <w:r w:rsidRPr="00514385">
        <w:rPr>
          <w:bCs/>
          <w:lang w:eastAsia="zh-CN"/>
        </w:rPr>
        <w:t xml:space="preserve">more than 2 TBs NACK-only feedback </w:t>
      </w:r>
      <w:r>
        <w:rPr>
          <w:rFonts w:hint="eastAsia"/>
          <w:bCs/>
          <w:lang w:eastAsia="zh-CN"/>
        </w:rPr>
        <w:t xml:space="preserve">is transformed </w:t>
      </w:r>
      <w:r w:rsidRPr="00514385">
        <w:rPr>
          <w:bCs/>
          <w:lang w:eastAsia="zh-CN"/>
        </w:rPr>
        <w:t>into ACK/NACK based feedback directly</w:t>
      </w:r>
      <w:r>
        <w:rPr>
          <w:rFonts w:hint="eastAsia"/>
          <w:bCs/>
          <w:lang w:eastAsia="zh-CN"/>
        </w:rPr>
        <w:t xml:space="preserve"> or not supported, the meaning of introduction of </w:t>
      </w:r>
      <w:r w:rsidRPr="00583546">
        <w:rPr>
          <w:bCs/>
          <w:lang w:eastAsia="zh-CN"/>
        </w:rPr>
        <w:t>NACK-only feedback</w:t>
      </w:r>
      <w:r>
        <w:rPr>
          <w:rFonts w:hint="eastAsia"/>
          <w:bCs/>
          <w:lang w:eastAsia="zh-CN"/>
        </w:rPr>
        <w:t xml:space="preserve"> is weakened. </w:t>
      </w:r>
    </w:p>
    <w:p w14:paraId="405496CB" w14:textId="57507705" w:rsidR="005A46EB" w:rsidRPr="009356EF" w:rsidRDefault="005A46EB" w:rsidP="009356EF">
      <w:pPr>
        <w:overflowPunct w:val="0"/>
        <w:autoSpaceDE w:val="0"/>
        <w:autoSpaceDN w:val="0"/>
        <w:adjustRightInd w:val="0"/>
        <w:spacing w:before="0"/>
        <w:ind w:right="-99"/>
        <w:jc w:val="both"/>
        <w:rPr>
          <w:bCs/>
          <w:lang w:eastAsia="zh-CN"/>
        </w:rPr>
      </w:pPr>
      <w:r>
        <w:rPr>
          <w:rFonts w:hint="eastAsia"/>
          <w:bCs/>
          <w:lang w:eastAsia="zh-CN"/>
        </w:rPr>
        <w:t>A</w:t>
      </w:r>
      <w:r>
        <w:rPr>
          <w:bCs/>
          <w:lang w:eastAsia="zh-CN"/>
        </w:rPr>
        <w:t>nother issue is that the above scheme is only applied to a given G-RNTI</w:t>
      </w:r>
      <w:r w:rsidR="00702DB4">
        <w:rPr>
          <w:bCs/>
          <w:lang w:eastAsia="zh-CN"/>
        </w:rPr>
        <w:t xml:space="preserve">/G-CS-RNTI </w:t>
      </w:r>
      <w:r w:rsidR="00702DB4">
        <w:rPr>
          <w:rFonts w:hint="eastAsia"/>
          <w:bCs/>
          <w:lang w:eastAsia="zh-CN"/>
        </w:rPr>
        <w:t>or</w:t>
      </w:r>
      <w:r w:rsidR="009450E7">
        <w:rPr>
          <w:bCs/>
          <w:lang w:eastAsia="zh-CN"/>
        </w:rPr>
        <w:t xml:space="preserve"> </w:t>
      </w:r>
      <w:r w:rsidR="00702DB4">
        <w:rPr>
          <w:rFonts w:hint="eastAsia"/>
          <w:bCs/>
          <w:lang w:eastAsia="zh-CN"/>
        </w:rPr>
        <w:t>multiple</w:t>
      </w:r>
      <w:r w:rsidR="00702DB4">
        <w:rPr>
          <w:bCs/>
          <w:lang w:eastAsia="zh-CN"/>
        </w:rPr>
        <w:t xml:space="preserve"> RNTI</w:t>
      </w:r>
      <w:r w:rsidR="00702DB4">
        <w:rPr>
          <w:rFonts w:hint="eastAsia"/>
          <w:bCs/>
          <w:lang w:eastAsia="zh-CN"/>
        </w:rPr>
        <w:t>s</w:t>
      </w:r>
      <w:r w:rsidR="00481C96">
        <w:rPr>
          <w:bCs/>
          <w:lang w:eastAsia="zh-CN"/>
        </w:rPr>
        <w:t>. If all UEs have the same understanding of the order of PDSCHs regardless of one RNTI or multiple RNTIs</w:t>
      </w:r>
      <w:r>
        <w:rPr>
          <w:bCs/>
          <w:lang w:eastAsia="zh-CN"/>
        </w:rPr>
        <w:t xml:space="preserve">, gNB can </w:t>
      </w:r>
      <w:r w:rsidR="00481C96">
        <w:rPr>
          <w:bCs/>
          <w:lang w:eastAsia="zh-CN"/>
        </w:rPr>
        <w:t xml:space="preserve">also </w:t>
      </w:r>
      <w:r>
        <w:rPr>
          <w:bCs/>
          <w:lang w:eastAsia="zh-CN"/>
        </w:rPr>
        <w:t>distinguish which TB</w:t>
      </w:r>
      <w:r w:rsidR="00481C96">
        <w:rPr>
          <w:bCs/>
          <w:lang w:eastAsia="zh-CN"/>
        </w:rPr>
        <w:t xml:space="preserve"> belongs to which RNTI</w:t>
      </w:r>
      <w:r>
        <w:rPr>
          <w:bCs/>
          <w:lang w:eastAsia="zh-CN"/>
        </w:rPr>
        <w:t xml:space="preserve"> is not correctly received by UE.</w:t>
      </w:r>
    </w:p>
    <w:p w14:paraId="6AA8F864" w14:textId="5C34D865" w:rsidR="00025F58" w:rsidRPr="009356EF" w:rsidRDefault="00025F58" w:rsidP="00F34CC9">
      <w:pPr>
        <w:jc w:val="both"/>
        <w:rPr>
          <w:b/>
        </w:rPr>
      </w:pPr>
      <w:r w:rsidRPr="009356EF">
        <w:rPr>
          <w:rFonts w:hint="eastAsia"/>
          <w:b/>
          <w:lang w:eastAsia="zh-CN"/>
        </w:rPr>
        <w:t>P</w:t>
      </w:r>
      <w:r w:rsidRPr="009356EF">
        <w:rPr>
          <w:b/>
          <w:lang w:eastAsia="zh-CN"/>
        </w:rPr>
        <w:t xml:space="preserve">roposal </w:t>
      </w:r>
      <w:r w:rsidR="008E34EC">
        <w:rPr>
          <w:b/>
          <w:lang w:eastAsia="zh-CN"/>
        </w:rPr>
        <w:t>1</w:t>
      </w:r>
      <w:r w:rsidR="00813EA7" w:rsidRPr="009356EF">
        <w:rPr>
          <w:rFonts w:hint="eastAsia"/>
          <w:b/>
          <w:lang w:eastAsia="zh-CN"/>
        </w:rPr>
        <w:t xml:space="preserve">. </w:t>
      </w:r>
      <w:r w:rsidRPr="009356EF">
        <w:rPr>
          <w:b/>
        </w:rPr>
        <w:t>When more than one NACK-only feedback are available for transmission in the same PUCCH slot,</w:t>
      </w:r>
    </w:p>
    <w:p w14:paraId="6F4DF967" w14:textId="10116C78" w:rsidR="00025F58" w:rsidRPr="00025F58" w:rsidRDefault="00025F58" w:rsidP="00F34CC9">
      <w:pPr>
        <w:widowControl w:val="0"/>
        <w:numPr>
          <w:ilvl w:val="0"/>
          <w:numId w:val="25"/>
        </w:numPr>
        <w:overflowPunct w:val="0"/>
        <w:spacing w:before="0" w:after="60" w:line="259" w:lineRule="auto"/>
        <w:contextualSpacing/>
        <w:jc w:val="both"/>
        <w:textAlignment w:val="baseline"/>
        <w:rPr>
          <w:rFonts w:eastAsia="MS Mincho"/>
          <w:b/>
        </w:rPr>
      </w:pPr>
      <w:r w:rsidRPr="00025F58">
        <w:rPr>
          <w:b/>
          <w:lang w:eastAsia="zh-CN"/>
        </w:rPr>
        <w:t xml:space="preserve">define </w:t>
      </w:r>
      <w:r w:rsidRPr="00025F58">
        <w:rPr>
          <w:b/>
          <w:lang w:val="en-US" w:eastAsia="zh-CN"/>
        </w:rPr>
        <w:t>up to 1</w:t>
      </w:r>
      <w:r w:rsidR="00A644F5">
        <w:rPr>
          <w:b/>
          <w:lang w:val="en-US" w:eastAsia="zh-CN"/>
        </w:rPr>
        <w:t>5</w:t>
      </w:r>
      <w:r w:rsidRPr="00025F58">
        <w:rPr>
          <w:b/>
          <w:lang w:val="en-US" w:eastAsia="zh-CN"/>
        </w:rPr>
        <w:t xml:space="preserve"> orthogonal PUCCH resources to select from according to combinations of up to 4 TBs with NACK-only feedback, </w:t>
      </w:r>
    </w:p>
    <w:p w14:paraId="1D65E5E6" w14:textId="3D92C121" w:rsidR="00025F58" w:rsidRDefault="00025F58" w:rsidP="00F34CC9">
      <w:pPr>
        <w:pStyle w:val="aff"/>
        <w:numPr>
          <w:ilvl w:val="0"/>
          <w:numId w:val="25"/>
        </w:numPr>
        <w:ind w:leftChars="0"/>
        <w:jc w:val="both"/>
        <w:rPr>
          <w:rFonts w:ascii="Times New Roman" w:eastAsia="MS Mincho" w:hAnsi="Times New Roman"/>
          <w:b/>
          <w:szCs w:val="20"/>
        </w:rPr>
      </w:pPr>
      <w:r w:rsidRPr="002D586A">
        <w:rPr>
          <w:rFonts w:eastAsia="MS Mincho"/>
          <w:b/>
          <w:lang w:val="en-US"/>
        </w:rPr>
        <w:t>for more than 4 TBs with</w:t>
      </w:r>
      <w:r w:rsidRPr="002D586A">
        <w:rPr>
          <w:b/>
          <w:lang w:val="en-US" w:eastAsia="zh-CN"/>
        </w:rPr>
        <w:t xml:space="preserve"> </w:t>
      </w:r>
      <w:r w:rsidRPr="002D586A">
        <w:rPr>
          <w:rFonts w:eastAsia="MS Mincho"/>
          <w:b/>
          <w:lang w:val="en-US"/>
        </w:rPr>
        <w:t xml:space="preserve">NACK-only feedback, NACK-only feedback is transformed into ACK/NACK based, </w:t>
      </w:r>
      <w:r w:rsidR="002D586A" w:rsidRPr="002D586A">
        <w:rPr>
          <w:rFonts w:eastAsia="MS Mincho"/>
          <w:b/>
          <w:lang w:val="en-US"/>
        </w:rPr>
        <w:t>which</w:t>
      </w:r>
      <w:r w:rsidRPr="002D586A">
        <w:rPr>
          <w:rFonts w:eastAsia="MS Mincho"/>
          <w:b/>
          <w:lang w:val="en-US"/>
        </w:rPr>
        <w:t xml:space="preserve"> UE reports HARQ-ACK as in Rel-16 using </w:t>
      </w:r>
      <w:r w:rsidRPr="002D586A">
        <w:rPr>
          <w:rFonts w:eastAsia="MS Mincho"/>
          <w:b/>
        </w:rPr>
        <w:t>PUCCH resources for unicast</w:t>
      </w:r>
      <w:r w:rsidR="002D586A" w:rsidRPr="002D586A">
        <w:rPr>
          <w:rFonts w:eastAsia="MS Mincho"/>
          <w:b/>
        </w:rPr>
        <w:t xml:space="preserve"> determined by PRI in the last DCI</w:t>
      </w:r>
      <w:r w:rsidRPr="002D586A">
        <w:rPr>
          <w:rFonts w:eastAsia="MS Mincho"/>
          <w:b/>
        </w:rPr>
        <w:t>.</w:t>
      </w:r>
      <w:r w:rsidR="002D586A" w:rsidRPr="002D586A">
        <w:rPr>
          <w:rFonts w:eastAsia="MS Mincho"/>
          <w:b/>
        </w:rPr>
        <w:t xml:space="preserve"> </w:t>
      </w:r>
      <w:r w:rsidR="002D586A" w:rsidRPr="002D586A">
        <w:rPr>
          <w:rFonts w:ascii="Times New Roman" w:eastAsia="MS Mincho" w:hAnsi="Times New Roman"/>
          <w:b/>
          <w:szCs w:val="20"/>
        </w:rPr>
        <w:t>Otherwise, the UE does not report HARQ-ACK.</w:t>
      </w:r>
    </w:p>
    <w:p w14:paraId="10313633" w14:textId="35FF41D6" w:rsidR="002D586A" w:rsidRPr="002D586A" w:rsidRDefault="002D586A" w:rsidP="00F34CC9">
      <w:pPr>
        <w:pStyle w:val="aff4"/>
        <w:numPr>
          <w:ilvl w:val="0"/>
          <w:numId w:val="25"/>
        </w:numPr>
        <w:spacing w:before="0" w:after="0" w:line="240" w:lineRule="auto"/>
        <w:contextualSpacing/>
        <w:jc w:val="both"/>
        <w:outlineLvl w:val="9"/>
        <w:rPr>
          <w:rFonts w:ascii="Times New Roman" w:hAnsi="Times New Roman" w:cs="Times New Roman"/>
          <w:i/>
          <w:sz w:val="20"/>
          <w:szCs w:val="20"/>
          <w:lang w:val="en-US"/>
        </w:rPr>
      </w:pPr>
      <w:r w:rsidRPr="00416E4A">
        <w:rPr>
          <w:rFonts w:ascii="Times New Roman" w:eastAsiaTheme="minorEastAsia" w:hAnsi="Times New Roman" w:cs="Times New Roman"/>
          <w:sz w:val="20"/>
          <w:szCs w:val="20"/>
          <w:lang w:val="en-US" w:eastAsia="zh-CN"/>
        </w:rPr>
        <w:t>UE is not expected to transmit more than one NACK-only feedback corresponding to different G-RNTIs in the same PUCCH slot</w:t>
      </w:r>
      <w:r w:rsidRPr="00416E4A">
        <w:rPr>
          <w:rFonts w:ascii="Times New Roman" w:hAnsi="Times New Roman" w:cs="Times New Roman"/>
          <w:sz w:val="20"/>
          <w:szCs w:val="20"/>
          <w:lang w:val="en-US"/>
        </w:rPr>
        <w:t xml:space="preserve">. </w:t>
      </w:r>
    </w:p>
    <w:p w14:paraId="6931573C" w14:textId="2BA0816D" w:rsidR="00025F58" w:rsidRPr="00025F58" w:rsidRDefault="00813EA7" w:rsidP="00025F58">
      <w:pPr>
        <w:rPr>
          <w:b/>
          <w:bCs/>
          <w:lang w:eastAsia="zh-CN"/>
        </w:rPr>
      </w:pPr>
      <w:r w:rsidRPr="00813EA7">
        <w:rPr>
          <w:b/>
          <w:bCs/>
          <w:lang w:eastAsia="zh-CN"/>
        </w:rPr>
        <w:t>T</w:t>
      </w:r>
      <w:r w:rsidR="00054337">
        <w:rPr>
          <w:b/>
          <w:bCs/>
          <w:lang w:eastAsia="zh-CN"/>
        </w:rPr>
        <w:t>he</w:t>
      </w:r>
      <w:r w:rsidRPr="00813EA7">
        <w:rPr>
          <w:b/>
          <w:bCs/>
          <w:lang w:eastAsia="zh-CN"/>
        </w:rPr>
        <w:t xml:space="preserve"> </w:t>
      </w:r>
      <w:r w:rsidR="00025F58" w:rsidRPr="00025F58">
        <w:rPr>
          <w:rFonts w:hint="eastAsia"/>
          <w:b/>
          <w:bCs/>
          <w:lang w:eastAsia="zh-CN"/>
        </w:rPr>
        <w:t>T</w:t>
      </w:r>
      <w:r w:rsidR="00025F58" w:rsidRPr="00025F58">
        <w:rPr>
          <w:b/>
          <w:bCs/>
          <w:lang w:eastAsia="zh-CN"/>
        </w:rPr>
        <w:t>P</w:t>
      </w:r>
      <w:r w:rsidR="00054337">
        <w:rPr>
          <w:b/>
          <w:bCs/>
          <w:lang w:eastAsia="zh-CN"/>
        </w:rPr>
        <w:t xml:space="preserve"> suggestion</w:t>
      </w:r>
      <w:r w:rsidR="00025F58" w:rsidRPr="00025F58">
        <w:rPr>
          <w:b/>
          <w:bCs/>
          <w:lang w:eastAsia="zh-CN"/>
        </w:rPr>
        <w:t xml:space="preserve"> for TS 38.213 section 18</w:t>
      </w:r>
      <w:r w:rsidR="00054337">
        <w:rPr>
          <w:b/>
          <w:bCs/>
          <w:lang w:eastAsia="zh-CN"/>
        </w:rPr>
        <w:t xml:space="preserve"> is as the following</w:t>
      </w:r>
      <w:r w:rsidR="00480BDB">
        <w:rPr>
          <w:b/>
          <w:bCs/>
          <w:lang w:eastAsia="zh-CN"/>
        </w:rPr>
        <w:t>:</w:t>
      </w:r>
    </w:p>
    <w:p w14:paraId="24EC78DB" w14:textId="461B9FCB" w:rsidR="00025F58" w:rsidRDefault="00025F58" w:rsidP="00025F58">
      <w:pPr>
        <w:jc w:val="center"/>
        <w:rPr>
          <w:color w:val="0070C0"/>
        </w:rPr>
      </w:pPr>
      <w:r w:rsidRPr="00025F58">
        <w:rPr>
          <w:b/>
          <w:bCs/>
          <w:color w:val="0070C0"/>
        </w:rPr>
        <w:t>&lt;</w:t>
      </w:r>
      <w:r w:rsidRPr="00025F58">
        <w:rPr>
          <w:color w:val="0070C0"/>
        </w:rPr>
        <w:t>Unchanged text is omitted&gt;</w:t>
      </w:r>
    </w:p>
    <w:p w14:paraId="6FE7A1AD" w14:textId="2A4F0DE8" w:rsidR="00B3187C" w:rsidRPr="00AB15B1" w:rsidRDefault="00734219" w:rsidP="00B3187C">
      <w:pPr>
        <w:spacing w:before="0" w:after="60"/>
        <w:contextualSpacing/>
        <w:jc w:val="both"/>
        <w:rPr>
          <w:rFonts w:eastAsia="等线"/>
          <w:color w:val="FF0000"/>
          <w:lang w:eastAsia="zh-CN"/>
        </w:rPr>
      </w:pPr>
      <w:r w:rsidRPr="00B06CC2">
        <w:t xml:space="preserve">A UE monitors PDCCH for scheduling PDSCH receptions or for activation/release of SPS PDSCH receptions for a corresponding SPS PDSCH configuration as described in clause 10.1.A UE can be configured by </w:t>
      </w:r>
      <w:r w:rsidRPr="00B06CC2">
        <w:rPr>
          <w:i/>
          <w:iCs/>
        </w:rPr>
        <w:t>harq-Feedback-Option-Multicast</w:t>
      </w:r>
      <w:r w:rsidRPr="00B06CC2">
        <w:t xml:space="preserve"> for a G-RNTI or for a G-CS-RNTI to provide HARQ-ACK information for a transport block reception </w:t>
      </w:r>
      <w:r w:rsidRPr="00B06CC2">
        <w:lastRenderedPageBreak/>
        <w:t xml:space="preserve">associated with the G-RNTI or with the G-CS-RNTI, respectively, according to the first HARQ-ACK reporting mode or according to the second HARQ-ACK reporting mode. The second HARQ-ACK reporting mode is not applicable for DCI formats </w:t>
      </w:r>
      <w:r w:rsidRPr="00B06CC2">
        <w:rPr>
          <w:lang w:val="en-US" w:eastAsia="x-none"/>
        </w:rPr>
        <w:t>having associated HARQ-ACK information without scheduling a PDSCH reception</w:t>
      </w:r>
      <w:r w:rsidRPr="00B06CC2">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r w:rsidR="00B3187C" w:rsidRPr="00AB15B1">
        <w:rPr>
          <w:rFonts w:eastAsia="等线"/>
          <w:color w:val="FF0000"/>
          <w:lang w:eastAsia="en-US"/>
        </w:rPr>
        <w:t>For the second HARQ-ACK reporting mode,</w:t>
      </w:r>
      <w:r w:rsidR="00B3187C" w:rsidRPr="00AB15B1">
        <w:rPr>
          <w:rFonts w:eastAsia="等线" w:hint="eastAsia"/>
          <w:color w:val="FF0000"/>
          <w:lang w:eastAsia="zh-CN"/>
        </w:rPr>
        <w:t xml:space="preserve"> when a</w:t>
      </w:r>
      <w:r w:rsidR="00B3187C" w:rsidRPr="00AB15B1">
        <w:rPr>
          <w:rFonts w:eastAsia="等线"/>
          <w:color w:val="FF0000"/>
          <w:lang w:eastAsia="zh-CN"/>
        </w:rPr>
        <w:t xml:space="preserve"> UE reports HARQ-ACK information for </w:t>
      </w:r>
      <w:r w:rsidR="00B3187C" w:rsidRPr="00AB15B1">
        <w:rPr>
          <w:rFonts w:eastAsia="等线" w:hint="eastAsia"/>
          <w:color w:val="FF0000"/>
          <w:lang w:eastAsia="zh-CN"/>
        </w:rPr>
        <w:t>no more than 4</w:t>
      </w:r>
      <w:r w:rsidR="00B3187C" w:rsidRPr="00AB15B1">
        <w:rPr>
          <w:rFonts w:eastAsia="等线"/>
          <w:color w:val="FF0000"/>
          <w:lang w:eastAsia="zh-CN"/>
        </w:rPr>
        <w:t xml:space="preserve"> transport block reception,</w:t>
      </w:r>
      <w:r w:rsidR="00B3187C" w:rsidRPr="00AB15B1">
        <w:rPr>
          <w:rFonts w:eastAsia="等线" w:hint="eastAsia"/>
          <w:color w:val="FF0000"/>
          <w:lang w:eastAsia="zh-CN"/>
        </w:rPr>
        <w:t xml:space="preserve"> </w:t>
      </w:r>
      <w:r w:rsidR="00B3187C" w:rsidRPr="00AB15B1">
        <w:rPr>
          <w:rFonts w:eastAsia="等线"/>
          <w:color w:val="FF0000"/>
          <w:lang w:eastAsia="zh-CN"/>
        </w:rPr>
        <w:t>HARQ-ACK value maps to a PUCCH resource in a PUCCH resource set as defined in Table 18-1, for transmission of HARQ-ACK information on PUCCH. W</w:t>
      </w:r>
      <w:r w:rsidR="00B3187C" w:rsidRPr="00AB15B1">
        <w:rPr>
          <w:rFonts w:eastAsia="等线" w:hint="eastAsia"/>
          <w:color w:val="FF0000"/>
          <w:lang w:eastAsia="zh-CN"/>
        </w:rPr>
        <w:t>hen a</w:t>
      </w:r>
      <w:r w:rsidR="00B3187C" w:rsidRPr="00AB15B1">
        <w:rPr>
          <w:rFonts w:eastAsia="等线"/>
          <w:color w:val="FF0000"/>
          <w:lang w:eastAsia="zh-CN"/>
        </w:rPr>
        <w:t xml:space="preserve"> UE reports HARQ-ACK information for </w:t>
      </w:r>
      <w:r w:rsidR="00B3187C" w:rsidRPr="00AB15B1">
        <w:rPr>
          <w:rFonts w:eastAsia="等线" w:hint="eastAsia"/>
          <w:color w:val="FF0000"/>
          <w:lang w:eastAsia="zh-CN"/>
        </w:rPr>
        <w:t>more than 4</w:t>
      </w:r>
      <w:r w:rsidR="00B3187C" w:rsidRPr="00AB15B1">
        <w:rPr>
          <w:rFonts w:eastAsia="等线"/>
          <w:color w:val="FF0000"/>
          <w:lang w:eastAsia="zh-CN"/>
        </w:rPr>
        <w:t xml:space="preserve"> transport block reception,</w:t>
      </w:r>
      <w:r w:rsidR="00B3187C" w:rsidRPr="00AB15B1">
        <w:rPr>
          <w:rFonts w:eastAsia="等线" w:hint="eastAsia"/>
          <w:color w:val="FF0000"/>
          <w:lang w:eastAsia="zh-CN"/>
        </w:rPr>
        <w:t xml:space="preserve"> </w:t>
      </w:r>
      <w:r w:rsidR="00B3187C" w:rsidRPr="00AB15B1">
        <w:rPr>
          <w:rFonts w:eastAsia="等线"/>
          <w:color w:val="FF0000"/>
          <w:lang w:eastAsia="zh-CN"/>
        </w:rPr>
        <w:t>the UE generates and transmits HARQ-ACK information as the first HARQ-ACK reporting mode, as described in clauses 9 and 9.1 through 9.3, if UE is provided by a first or second PUCCH-Config for unicast, otherwise, UE does not report the HARQ-ACK information.</w:t>
      </w:r>
    </w:p>
    <w:p w14:paraId="2432512D" w14:textId="77777777" w:rsidR="00B3187C" w:rsidRPr="00AB15B1" w:rsidRDefault="00B3187C" w:rsidP="00B3187C">
      <w:pPr>
        <w:spacing w:before="0" w:after="60" w:line="259" w:lineRule="auto"/>
        <w:contextualSpacing/>
        <w:jc w:val="both"/>
        <w:rPr>
          <w:rFonts w:eastAsia="等线"/>
          <w:color w:val="FF0000"/>
          <w:lang w:eastAsia="zh-CN"/>
        </w:rPr>
      </w:pPr>
    </w:p>
    <w:p w14:paraId="3960F168" w14:textId="77777777" w:rsidR="00B3187C" w:rsidRPr="00AB15B1" w:rsidRDefault="00B3187C" w:rsidP="00B3187C">
      <w:pPr>
        <w:widowControl w:val="0"/>
        <w:spacing w:before="0" w:afterLines="50" w:after="120"/>
        <w:jc w:val="center"/>
        <w:rPr>
          <w:rFonts w:eastAsia="等线"/>
          <w:b/>
          <w:bCs/>
          <w:color w:val="FF0000"/>
          <w:szCs w:val="21"/>
          <w:lang w:eastAsia="zh-CN"/>
        </w:rPr>
      </w:pPr>
      <w:r w:rsidRPr="00AB15B1">
        <w:rPr>
          <w:rFonts w:eastAsia="等线"/>
          <w:b/>
          <w:bCs/>
          <w:color w:val="FF0000"/>
          <w:szCs w:val="21"/>
          <w:lang w:eastAsia="zh-CN"/>
        </w:rPr>
        <w:t xml:space="preserve">Table </w:t>
      </w:r>
      <w:r w:rsidRPr="00AB15B1">
        <w:rPr>
          <w:rFonts w:eastAsia="等线" w:hint="eastAsia"/>
          <w:b/>
          <w:bCs/>
          <w:color w:val="FF0000"/>
          <w:szCs w:val="21"/>
          <w:lang w:eastAsia="zh-CN"/>
        </w:rPr>
        <w:t>1</w:t>
      </w:r>
      <w:r w:rsidRPr="00AB15B1">
        <w:rPr>
          <w:rFonts w:eastAsia="等线"/>
          <w:b/>
          <w:bCs/>
          <w:color w:val="FF0000"/>
          <w:szCs w:val="21"/>
          <w:lang w:eastAsia="zh-CN"/>
        </w:rPr>
        <w:t xml:space="preserve">8-1. </w:t>
      </w:r>
      <w:r w:rsidRPr="00AB15B1">
        <w:rPr>
          <w:rFonts w:eastAsia="等线" w:cs="Arial"/>
          <w:b/>
          <w:color w:val="FF0000"/>
          <w:lang w:eastAsia="en-US"/>
        </w:rPr>
        <w:t xml:space="preserve">Mapping of </w:t>
      </w:r>
      <w:r w:rsidRPr="00AB15B1">
        <w:rPr>
          <w:rFonts w:eastAsia="等线"/>
          <w:b/>
          <w:bCs/>
          <w:color w:val="FF0000"/>
          <w:szCs w:val="21"/>
          <w:lang w:eastAsia="zh-CN"/>
        </w:rPr>
        <w:t>HARQ-ACK value</w:t>
      </w:r>
      <w:r w:rsidRPr="00AB15B1">
        <w:rPr>
          <w:rFonts w:eastAsia="等线" w:cs="Arial"/>
          <w:b/>
          <w:color w:val="FF0000"/>
          <w:lang w:eastAsia="en-US"/>
        </w:rPr>
        <w:t xml:space="preserve"> to a PUCCH resource in the first PUCCH resource set with maximum 16 PUCCH resources</w:t>
      </w:r>
    </w:p>
    <w:tbl>
      <w:tblPr>
        <w:tblW w:w="8969" w:type="dxa"/>
        <w:jc w:val="center"/>
        <w:tblCellMar>
          <w:left w:w="0" w:type="dxa"/>
          <w:right w:w="0" w:type="dxa"/>
        </w:tblCellMar>
        <w:tblLook w:val="0420" w:firstRow="1" w:lastRow="0" w:firstColumn="0" w:lastColumn="0" w:noHBand="0" w:noVBand="1"/>
      </w:tblPr>
      <w:tblGrid>
        <w:gridCol w:w="981"/>
        <w:gridCol w:w="1019"/>
        <w:gridCol w:w="1131"/>
        <w:gridCol w:w="1464"/>
        <w:gridCol w:w="4374"/>
      </w:tblGrid>
      <w:tr w:rsidR="00AB15B1" w:rsidRPr="00AB15B1" w14:paraId="60FD2001" w14:textId="77777777" w:rsidTr="003C5370">
        <w:trPr>
          <w:trHeight w:val="157"/>
          <w:jc w:val="center"/>
        </w:trPr>
        <w:tc>
          <w:tcPr>
            <w:tcW w:w="4595"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5719F640" w14:textId="77777777" w:rsidR="00B3187C" w:rsidRPr="00AB15B1" w:rsidRDefault="00B3187C" w:rsidP="009629AB">
            <w:pPr>
              <w:spacing w:before="0" w:after="0"/>
              <w:jc w:val="center"/>
              <w:rPr>
                <w:rFonts w:ascii="Arial" w:hAnsi="Arial" w:cs="Arial"/>
                <w:color w:val="FF0000"/>
                <w:lang w:val="en-US" w:eastAsia="zh-CN"/>
              </w:rPr>
            </w:pPr>
            <w:r w:rsidRPr="00AB15B1">
              <w:rPr>
                <w:rFonts w:eastAsia="等线"/>
                <w:b/>
                <w:bCs/>
                <w:color w:val="FF0000"/>
                <w:lang w:eastAsia="zh-CN"/>
              </w:rPr>
              <w:t>HARQ-ACK Value</w:t>
            </w:r>
          </w:p>
        </w:tc>
        <w:tc>
          <w:tcPr>
            <w:tcW w:w="4374"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A08DC6E" w14:textId="77777777" w:rsidR="00B3187C" w:rsidRPr="00AB15B1" w:rsidRDefault="00B3187C" w:rsidP="009629AB">
            <w:pPr>
              <w:keepNext/>
              <w:keepLines/>
              <w:spacing w:before="0" w:after="0"/>
              <w:ind w:firstLineChars="200" w:firstLine="402"/>
              <w:jc w:val="center"/>
              <w:rPr>
                <w:rFonts w:ascii="Arial" w:eastAsia="仿宋_GB2312" w:hAnsi="Arial"/>
                <w:b/>
                <w:color w:val="FF0000"/>
                <w:lang w:eastAsia="en-US"/>
              </w:rPr>
            </w:pPr>
            <w:r w:rsidRPr="00AB15B1">
              <w:rPr>
                <w:rFonts w:eastAsia="仿宋_GB2312"/>
                <w:b/>
                <w:color w:val="FF0000"/>
                <w:lang w:eastAsia="en-US"/>
              </w:rPr>
              <w:t>PUCCH resource</w:t>
            </w:r>
          </w:p>
        </w:tc>
      </w:tr>
      <w:tr w:rsidR="00AB15B1" w:rsidRPr="00AB15B1" w14:paraId="1FF77F9B" w14:textId="77777777" w:rsidTr="003C5370">
        <w:trPr>
          <w:trHeight w:val="19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C1C178"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280324"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0D6129"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5516A4"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{0,0,0,0}</w:t>
            </w:r>
          </w:p>
        </w:tc>
        <w:tc>
          <w:tcPr>
            <w:tcW w:w="4374" w:type="dxa"/>
            <w:tcBorders>
              <w:top w:val="single" w:sz="8" w:space="0" w:color="000000"/>
              <w:left w:val="single" w:sz="8" w:space="0" w:color="000000"/>
              <w:bottom w:val="single" w:sz="8" w:space="0" w:color="000000"/>
              <w:right w:val="single" w:sz="8" w:space="0" w:color="000000"/>
            </w:tcBorders>
            <w:vAlign w:val="center"/>
          </w:tcPr>
          <w:p w14:paraId="5E528CFC" w14:textId="77777777" w:rsidR="00B3187C" w:rsidRPr="00AB15B1" w:rsidRDefault="00B3187C" w:rsidP="009629AB">
            <w:pPr>
              <w:keepNext/>
              <w:keepLines/>
              <w:spacing w:before="0" w:after="0"/>
              <w:jc w:val="center"/>
              <w:rPr>
                <w:color w:val="FF0000"/>
                <w:lang w:eastAsia="en-US"/>
              </w:rPr>
            </w:pPr>
            <w:r w:rsidRPr="00AB15B1">
              <w:rPr>
                <w:color w:val="FF0000"/>
                <w:lang w:eastAsia="en-US"/>
              </w:rPr>
              <w:t>1</w:t>
            </w:r>
            <w:r w:rsidRPr="00AB15B1">
              <w:rPr>
                <w:color w:val="FF0000"/>
                <w:vertAlign w:val="superscript"/>
                <w:lang w:eastAsia="en-US"/>
              </w:rPr>
              <w:t>st</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w:t>
            </w:r>
            <w:r w:rsidRPr="00AB15B1">
              <w:rPr>
                <w:color w:val="FF0000"/>
                <w:vertAlign w:val="superscript"/>
                <w:lang w:eastAsia="en-US"/>
              </w:rPr>
              <w:t>st</w:t>
            </w:r>
            <w:r w:rsidRPr="00AB15B1">
              <w:rPr>
                <w:color w:val="FF0000"/>
                <w:lang w:eastAsia="en-US"/>
              </w:rPr>
              <w:t xml:space="preserve"> value of </w:t>
            </w:r>
            <w:r w:rsidRPr="00AB15B1">
              <w:rPr>
                <w:i/>
                <w:color w:val="FF0000"/>
                <w:lang w:eastAsia="en-US"/>
              </w:rPr>
              <w:t>resourceList</w:t>
            </w:r>
          </w:p>
        </w:tc>
      </w:tr>
      <w:tr w:rsidR="00AB15B1" w:rsidRPr="00AB15B1" w14:paraId="39C79FBC" w14:textId="77777777" w:rsidTr="003C5370">
        <w:trPr>
          <w:trHeight w:val="14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E731E6" w14:textId="77777777" w:rsidR="00B3187C" w:rsidRPr="00AB15B1" w:rsidRDefault="00B3187C" w:rsidP="009629AB">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24787"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2EF35E"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3B1127"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{1,0,0,0}</w:t>
            </w:r>
          </w:p>
        </w:tc>
        <w:tc>
          <w:tcPr>
            <w:tcW w:w="4374" w:type="dxa"/>
            <w:tcBorders>
              <w:top w:val="single" w:sz="8" w:space="0" w:color="000000"/>
              <w:left w:val="single" w:sz="8" w:space="0" w:color="000000"/>
              <w:bottom w:val="single" w:sz="8" w:space="0" w:color="000000"/>
              <w:right w:val="single" w:sz="8" w:space="0" w:color="000000"/>
            </w:tcBorders>
            <w:vAlign w:val="center"/>
          </w:tcPr>
          <w:p w14:paraId="500DBAE4" w14:textId="77777777" w:rsidR="00B3187C" w:rsidRPr="00AB15B1" w:rsidRDefault="00B3187C" w:rsidP="009629AB">
            <w:pPr>
              <w:keepNext/>
              <w:keepLines/>
              <w:spacing w:before="0" w:after="0"/>
              <w:jc w:val="center"/>
              <w:rPr>
                <w:color w:val="FF0000"/>
                <w:lang w:eastAsia="en-US"/>
              </w:rPr>
            </w:pPr>
            <w:r w:rsidRPr="00AB15B1">
              <w:rPr>
                <w:color w:val="FF0000"/>
                <w:lang w:eastAsia="en-US"/>
              </w:rPr>
              <w:t>2</w:t>
            </w:r>
            <w:r w:rsidRPr="00AB15B1">
              <w:rPr>
                <w:color w:val="FF0000"/>
                <w:vertAlign w:val="superscript"/>
                <w:lang w:eastAsia="en-US"/>
              </w:rPr>
              <w:t>nd</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2</w:t>
            </w:r>
            <w:r w:rsidRPr="00AB15B1">
              <w:rPr>
                <w:color w:val="FF0000"/>
                <w:vertAlign w:val="superscript"/>
                <w:lang w:eastAsia="en-US"/>
              </w:rPr>
              <w:t>nd</w:t>
            </w:r>
            <w:r w:rsidRPr="00AB15B1">
              <w:rPr>
                <w:color w:val="FF0000"/>
                <w:lang w:eastAsia="en-US"/>
              </w:rPr>
              <w:t xml:space="preserve"> value of </w:t>
            </w:r>
            <w:r w:rsidRPr="00AB15B1">
              <w:rPr>
                <w:i/>
                <w:color w:val="FF0000"/>
                <w:lang w:eastAsia="en-US"/>
              </w:rPr>
              <w:t>resourceList</w:t>
            </w:r>
          </w:p>
        </w:tc>
      </w:tr>
      <w:tr w:rsidR="00AB15B1" w:rsidRPr="00AB15B1" w14:paraId="20A7EB87" w14:textId="77777777" w:rsidTr="003C5370">
        <w:trPr>
          <w:trHeight w:val="8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47C025" w14:textId="77777777" w:rsidR="00B3187C" w:rsidRPr="00AB15B1" w:rsidRDefault="00B3187C" w:rsidP="009629AB">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A324E7"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CBAD7A"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CAE906"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{0,1,0,0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795A84DC" w14:textId="77777777" w:rsidR="00B3187C" w:rsidRPr="00AB15B1" w:rsidRDefault="00B3187C" w:rsidP="009629AB">
            <w:pPr>
              <w:keepNext/>
              <w:keepLines/>
              <w:spacing w:before="0" w:after="0"/>
              <w:jc w:val="center"/>
              <w:rPr>
                <w:color w:val="FF0000"/>
                <w:lang w:eastAsia="en-US"/>
              </w:rPr>
            </w:pPr>
            <w:r w:rsidRPr="00AB15B1">
              <w:rPr>
                <w:color w:val="FF0000"/>
                <w:lang w:eastAsia="en-US"/>
              </w:rPr>
              <w:t>3</w:t>
            </w:r>
            <w:r w:rsidRPr="00AB15B1">
              <w:rPr>
                <w:color w:val="FF0000"/>
                <w:vertAlign w:val="superscript"/>
                <w:lang w:eastAsia="en-US"/>
              </w:rPr>
              <w:t>rd</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3</w:t>
            </w:r>
            <w:r w:rsidRPr="00AB15B1">
              <w:rPr>
                <w:color w:val="FF0000"/>
                <w:vertAlign w:val="superscript"/>
                <w:lang w:eastAsia="en-US"/>
              </w:rPr>
              <w:t>rd</w:t>
            </w:r>
            <w:r w:rsidRPr="00AB15B1">
              <w:rPr>
                <w:color w:val="FF0000"/>
                <w:lang w:eastAsia="en-US"/>
              </w:rPr>
              <w:t xml:space="preserve"> value of </w:t>
            </w:r>
            <w:r w:rsidRPr="00AB15B1">
              <w:rPr>
                <w:i/>
                <w:color w:val="FF0000"/>
                <w:lang w:eastAsia="en-US"/>
              </w:rPr>
              <w:t>resourceList</w:t>
            </w:r>
          </w:p>
        </w:tc>
      </w:tr>
      <w:tr w:rsidR="00AB15B1" w:rsidRPr="00AB15B1" w14:paraId="6873590A" w14:textId="77777777" w:rsidTr="003C5370">
        <w:trPr>
          <w:trHeight w:val="1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035A68" w14:textId="77777777" w:rsidR="00B3187C" w:rsidRPr="00AB15B1" w:rsidRDefault="00B3187C" w:rsidP="009629AB">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B022BE" w14:textId="77777777" w:rsidR="00B3187C" w:rsidRPr="00AB15B1" w:rsidRDefault="00B3187C" w:rsidP="009629AB">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31C07F"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{1,1,0</w:t>
            </w:r>
            <w:r w:rsidRPr="00AB15B1">
              <w:rPr>
                <w:color w:val="FF0000"/>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B28A13"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{1,1,0,0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4B67CEBF" w14:textId="77777777" w:rsidR="00B3187C" w:rsidRPr="00AB15B1" w:rsidRDefault="00B3187C" w:rsidP="009629AB">
            <w:pPr>
              <w:keepNext/>
              <w:keepLines/>
              <w:spacing w:before="0" w:after="0"/>
              <w:jc w:val="center"/>
              <w:rPr>
                <w:color w:val="FF0000"/>
                <w:lang w:eastAsia="en-US"/>
              </w:rPr>
            </w:pPr>
            <w:r w:rsidRPr="00AB15B1">
              <w:rPr>
                <w:color w:val="FF0000"/>
                <w:lang w:eastAsia="en-US"/>
              </w:rPr>
              <w:t>4</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pucch-ResourceId</w:t>
            </w:r>
            <w:r w:rsidRPr="00AB15B1">
              <w:rPr>
                <w:color w:val="FF0000"/>
                <w:lang w:eastAsia="en-US"/>
              </w:rPr>
              <w:t xml:space="preserve"> obtained from the 4</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6C353924" w14:textId="77777777" w:rsidTr="003C5370">
        <w:trPr>
          <w:trHeight w:hRule="exact" w:val="58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BC4CD" w14:textId="77777777" w:rsidR="00B3187C" w:rsidRPr="00AB15B1" w:rsidRDefault="00B3187C" w:rsidP="009629AB">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29C317" w14:textId="77777777" w:rsidR="00B3187C" w:rsidRPr="00AB15B1" w:rsidRDefault="00B3187C" w:rsidP="009629AB">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2E224C"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{0,0,1</w:t>
            </w:r>
            <w:r w:rsidRPr="00AB15B1">
              <w:rPr>
                <w:color w:val="FF0000"/>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E68864"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{0,0,1,0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5E0B2271" w14:textId="77777777" w:rsidR="00B3187C" w:rsidRPr="00AB15B1" w:rsidRDefault="00B3187C" w:rsidP="009629AB">
            <w:pPr>
              <w:keepNext/>
              <w:keepLines/>
              <w:spacing w:before="0" w:after="0"/>
              <w:jc w:val="center"/>
              <w:rPr>
                <w:color w:val="FF0000"/>
                <w:lang w:eastAsia="en-US"/>
              </w:rPr>
            </w:pPr>
            <w:r w:rsidRPr="00AB15B1">
              <w:rPr>
                <w:color w:val="FF0000"/>
                <w:lang w:eastAsia="en-US"/>
              </w:rPr>
              <w:t>5</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5</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68114988" w14:textId="77777777" w:rsidTr="003C5370">
        <w:trPr>
          <w:trHeight w:val="448"/>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DE1017" w14:textId="77777777" w:rsidR="00B3187C" w:rsidRPr="00AB15B1" w:rsidRDefault="00B3187C" w:rsidP="009629AB">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1C1F7D" w14:textId="77777777" w:rsidR="00B3187C" w:rsidRPr="00AB15B1" w:rsidRDefault="00B3187C" w:rsidP="009629AB">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F0F625"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{1,0,1</w:t>
            </w:r>
            <w:r w:rsidRPr="00AB15B1">
              <w:rPr>
                <w:color w:val="FF0000"/>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1FCD79"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{1,0,1,0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2D1A613E" w14:textId="77777777" w:rsidR="00B3187C" w:rsidRPr="00AB15B1" w:rsidRDefault="00B3187C" w:rsidP="009629AB">
            <w:pPr>
              <w:keepNext/>
              <w:keepLines/>
              <w:spacing w:before="0" w:after="0"/>
              <w:jc w:val="center"/>
              <w:rPr>
                <w:color w:val="FF0000"/>
                <w:lang w:eastAsia="en-US"/>
              </w:rPr>
            </w:pPr>
            <w:r w:rsidRPr="00AB15B1">
              <w:rPr>
                <w:color w:val="FF0000"/>
                <w:lang w:eastAsia="en-US"/>
              </w:rPr>
              <w:t>6</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6</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457D793B" w14:textId="77777777" w:rsidTr="003C5370">
        <w:trPr>
          <w:trHeight w:val="528"/>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3EE794" w14:textId="77777777" w:rsidR="00B3187C" w:rsidRPr="00AB15B1" w:rsidRDefault="00B3187C" w:rsidP="009629AB">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71EA9" w14:textId="77777777" w:rsidR="00B3187C" w:rsidRPr="00AB15B1" w:rsidRDefault="00B3187C" w:rsidP="009629AB">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702A02"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{0,1,1</w:t>
            </w:r>
            <w:r w:rsidRPr="00AB15B1">
              <w:rPr>
                <w:color w:val="FF0000"/>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088F27"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{0,1,1,0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4268B1E5" w14:textId="77777777" w:rsidR="00B3187C" w:rsidRPr="00AB15B1" w:rsidRDefault="00B3187C" w:rsidP="009629AB">
            <w:pPr>
              <w:keepNext/>
              <w:keepLines/>
              <w:spacing w:before="0" w:after="0"/>
              <w:jc w:val="center"/>
              <w:rPr>
                <w:color w:val="FF0000"/>
                <w:lang w:eastAsia="en-US"/>
              </w:rPr>
            </w:pPr>
            <w:r w:rsidRPr="00AB15B1">
              <w:rPr>
                <w:color w:val="FF0000"/>
                <w:lang w:eastAsia="en-US"/>
              </w:rPr>
              <w:t>7</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7</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575A93B3" w14:textId="77777777" w:rsidTr="003C5370">
        <w:trPr>
          <w:trHeight w:val="355"/>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A09A81" w14:textId="77777777" w:rsidR="00B3187C" w:rsidRPr="00AB15B1" w:rsidRDefault="00B3187C" w:rsidP="009629AB">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545168" w14:textId="77777777" w:rsidR="00B3187C" w:rsidRPr="00AB15B1" w:rsidRDefault="00B3187C" w:rsidP="009629AB">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C3D714" w14:textId="77777777" w:rsidR="00B3187C" w:rsidRPr="00AB15B1" w:rsidRDefault="00B3187C" w:rsidP="009629AB">
            <w:pPr>
              <w:widowControl w:val="0"/>
              <w:spacing w:before="0" w:after="0"/>
              <w:jc w:val="center"/>
              <w:rPr>
                <w:rFonts w:eastAsia="等线"/>
                <w:color w:val="FF0000"/>
                <w:kern w:val="2"/>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1EDB02" w14:textId="77777777" w:rsidR="00B3187C" w:rsidRPr="00AB15B1" w:rsidRDefault="00B3187C" w:rsidP="009629AB">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{1,1,1,0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68C48CCD" w14:textId="77777777" w:rsidR="00B3187C" w:rsidRPr="00AB15B1" w:rsidRDefault="00B3187C" w:rsidP="009629AB">
            <w:pPr>
              <w:keepNext/>
              <w:keepLines/>
              <w:spacing w:before="0" w:after="0"/>
              <w:jc w:val="center"/>
              <w:rPr>
                <w:color w:val="FF0000"/>
                <w:lang w:eastAsia="en-US"/>
              </w:rPr>
            </w:pPr>
            <w:r w:rsidRPr="00AB15B1">
              <w:rPr>
                <w:color w:val="FF0000"/>
                <w:lang w:eastAsia="en-US"/>
              </w:rPr>
              <w:t>8</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pucch-ResourceId</w:t>
            </w:r>
            <w:r w:rsidRPr="00AB15B1">
              <w:rPr>
                <w:color w:val="FF0000"/>
                <w:lang w:eastAsia="en-US"/>
              </w:rPr>
              <w:t xml:space="preserve"> obtained from the 8</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2873424E" w14:textId="77777777" w:rsidTr="003C5370">
        <w:trPr>
          <w:trHeight w:val="34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E12433" w14:textId="77777777" w:rsidR="00B3187C" w:rsidRPr="00AB15B1" w:rsidRDefault="00B3187C" w:rsidP="009629AB">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36A122" w14:textId="77777777" w:rsidR="00B3187C" w:rsidRPr="00AB15B1" w:rsidRDefault="00B3187C" w:rsidP="009629AB">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D03858" w14:textId="77777777" w:rsidR="00B3187C" w:rsidRPr="00AB15B1" w:rsidRDefault="00B3187C" w:rsidP="009629AB">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0E5B24" w14:textId="77777777" w:rsidR="00B3187C" w:rsidRPr="00AB15B1" w:rsidRDefault="00B3187C" w:rsidP="009629AB">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0,0,0,1}</w:t>
            </w:r>
          </w:p>
        </w:tc>
        <w:tc>
          <w:tcPr>
            <w:tcW w:w="4374" w:type="dxa"/>
            <w:tcBorders>
              <w:top w:val="single" w:sz="8" w:space="0" w:color="000000"/>
              <w:left w:val="single" w:sz="8" w:space="0" w:color="000000"/>
              <w:bottom w:val="single" w:sz="8" w:space="0" w:color="000000"/>
              <w:right w:val="single" w:sz="8" w:space="0" w:color="000000"/>
            </w:tcBorders>
            <w:vAlign w:val="center"/>
          </w:tcPr>
          <w:p w14:paraId="0ECB4DC5" w14:textId="77777777" w:rsidR="00B3187C" w:rsidRPr="00AB15B1" w:rsidRDefault="00B3187C" w:rsidP="009629AB">
            <w:pPr>
              <w:keepNext/>
              <w:keepLines/>
              <w:spacing w:before="0" w:after="0"/>
              <w:jc w:val="center"/>
              <w:rPr>
                <w:color w:val="FF0000"/>
                <w:lang w:eastAsia="en-US"/>
              </w:rPr>
            </w:pPr>
            <w:r w:rsidRPr="00AB15B1">
              <w:rPr>
                <w:color w:val="FF0000"/>
                <w:lang w:val="en-US" w:eastAsia="en-US"/>
              </w:rPr>
              <w:t>9</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 xml:space="preserve">obtained from the </w:t>
            </w:r>
            <w:r w:rsidRPr="00AB15B1">
              <w:rPr>
                <w:color w:val="FF0000"/>
                <w:lang w:val="en-US" w:eastAsia="en-US"/>
              </w:rPr>
              <w:t>9</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5009BCE9" w14:textId="77777777" w:rsidTr="003C5370">
        <w:trPr>
          <w:trHeight w:val="44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C3659A" w14:textId="77777777" w:rsidR="00B3187C" w:rsidRPr="00AB15B1" w:rsidRDefault="00B3187C" w:rsidP="009629AB">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1DB8C9" w14:textId="77777777" w:rsidR="00B3187C" w:rsidRPr="00AB15B1" w:rsidRDefault="00B3187C" w:rsidP="009629AB">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46C9D1" w14:textId="77777777" w:rsidR="00B3187C" w:rsidRPr="00AB15B1" w:rsidRDefault="00B3187C" w:rsidP="009629AB">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B925BF" w14:textId="77777777" w:rsidR="00B3187C" w:rsidRPr="00AB15B1" w:rsidRDefault="00B3187C" w:rsidP="009629AB">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1,0,0,1}</w:t>
            </w:r>
          </w:p>
        </w:tc>
        <w:tc>
          <w:tcPr>
            <w:tcW w:w="4374" w:type="dxa"/>
            <w:tcBorders>
              <w:top w:val="single" w:sz="8" w:space="0" w:color="000000"/>
              <w:left w:val="single" w:sz="8" w:space="0" w:color="000000"/>
              <w:bottom w:val="single" w:sz="8" w:space="0" w:color="000000"/>
              <w:right w:val="single" w:sz="8" w:space="0" w:color="000000"/>
            </w:tcBorders>
            <w:vAlign w:val="center"/>
          </w:tcPr>
          <w:p w14:paraId="15EA13E4" w14:textId="77777777" w:rsidR="00B3187C" w:rsidRPr="00AB15B1" w:rsidRDefault="00B3187C" w:rsidP="009629AB">
            <w:pPr>
              <w:keepNext/>
              <w:keepLines/>
              <w:spacing w:before="0" w:after="0"/>
              <w:jc w:val="center"/>
              <w:rPr>
                <w:color w:val="FF0000"/>
                <w:lang w:eastAsia="en-US"/>
              </w:rPr>
            </w:pPr>
            <w:r w:rsidRPr="00AB15B1">
              <w:rPr>
                <w:color w:val="FF0000"/>
                <w:lang w:eastAsia="en-US"/>
              </w:rPr>
              <w:t>10</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 xml:space="preserve">obtained from the </w:t>
            </w:r>
            <w:r w:rsidRPr="00AB15B1">
              <w:rPr>
                <w:color w:val="FF0000"/>
                <w:lang w:val="en-US" w:eastAsia="en-US"/>
              </w:rPr>
              <w:t>10</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3D889B90" w14:textId="77777777" w:rsidTr="003C5370">
        <w:trPr>
          <w:trHeight w:val="52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A1217F" w14:textId="77777777" w:rsidR="00B3187C" w:rsidRPr="00AB15B1" w:rsidRDefault="00B3187C" w:rsidP="009629AB">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8EB95C" w14:textId="77777777" w:rsidR="00B3187C" w:rsidRPr="00AB15B1" w:rsidRDefault="00B3187C" w:rsidP="009629AB">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69EF6A" w14:textId="77777777" w:rsidR="00B3187C" w:rsidRPr="00AB15B1" w:rsidRDefault="00B3187C" w:rsidP="009629AB">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128C0D" w14:textId="77777777" w:rsidR="00B3187C" w:rsidRPr="00AB15B1" w:rsidRDefault="00B3187C" w:rsidP="009629AB">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0,1,0,1}</w:t>
            </w:r>
          </w:p>
        </w:tc>
        <w:tc>
          <w:tcPr>
            <w:tcW w:w="4374" w:type="dxa"/>
            <w:tcBorders>
              <w:top w:val="single" w:sz="8" w:space="0" w:color="000000"/>
              <w:left w:val="single" w:sz="8" w:space="0" w:color="000000"/>
              <w:bottom w:val="single" w:sz="8" w:space="0" w:color="000000"/>
              <w:right w:val="single" w:sz="8" w:space="0" w:color="000000"/>
            </w:tcBorders>
            <w:vAlign w:val="center"/>
          </w:tcPr>
          <w:p w14:paraId="5F93A0B1" w14:textId="77777777" w:rsidR="00B3187C" w:rsidRPr="00AB15B1" w:rsidRDefault="00B3187C" w:rsidP="009629AB">
            <w:pPr>
              <w:keepNext/>
              <w:keepLines/>
              <w:spacing w:before="0" w:after="0"/>
              <w:jc w:val="center"/>
              <w:rPr>
                <w:color w:val="FF0000"/>
                <w:lang w:eastAsia="en-US"/>
              </w:rPr>
            </w:pPr>
            <w:r w:rsidRPr="00AB15B1">
              <w:rPr>
                <w:color w:val="FF0000"/>
                <w:lang w:eastAsia="en-US"/>
              </w:rPr>
              <w:t>11</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11</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50A3844B" w14:textId="77777777" w:rsidTr="003C5370">
        <w:trPr>
          <w:trHeight w:val="404"/>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C4C76B" w14:textId="77777777" w:rsidR="00B3187C" w:rsidRPr="00AB15B1" w:rsidRDefault="00B3187C" w:rsidP="009629AB">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23211F" w14:textId="77777777" w:rsidR="00B3187C" w:rsidRPr="00AB15B1" w:rsidRDefault="00B3187C" w:rsidP="009629AB">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BA8684" w14:textId="77777777" w:rsidR="00B3187C" w:rsidRPr="00AB15B1" w:rsidRDefault="00B3187C" w:rsidP="009629AB">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C75124" w14:textId="77777777" w:rsidR="00B3187C" w:rsidRPr="00AB15B1" w:rsidRDefault="00B3187C" w:rsidP="009629AB">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1,1,0,1}</w:t>
            </w:r>
          </w:p>
        </w:tc>
        <w:tc>
          <w:tcPr>
            <w:tcW w:w="4374" w:type="dxa"/>
            <w:tcBorders>
              <w:top w:val="single" w:sz="8" w:space="0" w:color="000000"/>
              <w:left w:val="single" w:sz="8" w:space="0" w:color="000000"/>
              <w:bottom w:val="single" w:sz="8" w:space="0" w:color="000000"/>
              <w:right w:val="single" w:sz="8" w:space="0" w:color="000000"/>
            </w:tcBorders>
            <w:vAlign w:val="center"/>
          </w:tcPr>
          <w:p w14:paraId="5180AE17" w14:textId="77777777" w:rsidR="00B3187C" w:rsidRPr="00AB15B1" w:rsidRDefault="00B3187C" w:rsidP="009629AB">
            <w:pPr>
              <w:keepNext/>
              <w:keepLines/>
              <w:spacing w:before="0" w:after="0"/>
              <w:jc w:val="center"/>
              <w:rPr>
                <w:color w:val="FF0000"/>
                <w:lang w:eastAsia="en-US"/>
              </w:rPr>
            </w:pPr>
            <w:r w:rsidRPr="00AB15B1">
              <w:rPr>
                <w:color w:val="FF0000"/>
                <w:lang w:eastAsia="en-US"/>
              </w:rPr>
              <w:t>12</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pucch-ResourceId</w:t>
            </w:r>
            <w:r w:rsidRPr="00AB15B1">
              <w:rPr>
                <w:color w:val="FF0000"/>
                <w:lang w:eastAsia="en-US"/>
              </w:rPr>
              <w:t xml:space="preserve"> obtained from the 12</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57D26374" w14:textId="77777777" w:rsidTr="003C5370">
        <w:trPr>
          <w:trHeight w:val="342"/>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170637" w14:textId="77777777" w:rsidR="00B3187C" w:rsidRPr="00AB15B1" w:rsidRDefault="00B3187C" w:rsidP="009629AB">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564513" w14:textId="77777777" w:rsidR="00B3187C" w:rsidRPr="00AB15B1" w:rsidRDefault="00B3187C" w:rsidP="009629AB">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A49C41" w14:textId="77777777" w:rsidR="00B3187C" w:rsidRPr="00AB15B1" w:rsidRDefault="00B3187C" w:rsidP="009629AB">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0B45DB" w14:textId="77777777" w:rsidR="00B3187C" w:rsidRPr="00AB15B1" w:rsidRDefault="00B3187C" w:rsidP="009629AB">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0,0,1,1}</w:t>
            </w:r>
          </w:p>
        </w:tc>
        <w:tc>
          <w:tcPr>
            <w:tcW w:w="4374" w:type="dxa"/>
            <w:tcBorders>
              <w:top w:val="single" w:sz="8" w:space="0" w:color="000000"/>
              <w:left w:val="single" w:sz="8" w:space="0" w:color="000000"/>
              <w:bottom w:val="single" w:sz="8" w:space="0" w:color="000000"/>
              <w:right w:val="single" w:sz="8" w:space="0" w:color="000000"/>
            </w:tcBorders>
            <w:vAlign w:val="center"/>
          </w:tcPr>
          <w:p w14:paraId="338386AD" w14:textId="77777777" w:rsidR="00B3187C" w:rsidRPr="00AB15B1" w:rsidRDefault="00B3187C" w:rsidP="009629AB">
            <w:pPr>
              <w:keepNext/>
              <w:keepLines/>
              <w:spacing w:before="0" w:after="0"/>
              <w:jc w:val="center"/>
              <w:rPr>
                <w:color w:val="FF0000"/>
                <w:lang w:eastAsia="en-US"/>
              </w:rPr>
            </w:pPr>
            <w:r w:rsidRPr="00AB15B1">
              <w:rPr>
                <w:color w:val="FF0000"/>
                <w:lang w:eastAsia="en-US"/>
              </w:rPr>
              <w:t>13</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13</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08FDA9DB" w14:textId="77777777" w:rsidTr="003C5370">
        <w:trPr>
          <w:trHeight w:val="192"/>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3E335B" w14:textId="77777777" w:rsidR="00B3187C" w:rsidRPr="00AB15B1" w:rsidRDefault="00B3187C" w:rsidP="009629AB">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44F836" w14:textId="77777777" w:rsidR="00B3187C" w:rsidRPr="00AB15B1" w:rsidRDefault="00B3187C" w:rsidP="009629AB">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F2F466" w14:textId="77777777" w:rsidR="00B3187C" w:rsidRPr="00AB15B1" w:rsidRDefault="00B3187C" w:rsidP="009629AB">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6E383" w14:textId="77777777" w:rsidR="00B3187C" w:rsidRPr="00AB15B1" w:rsidRDefault="00B3187C" w:rsidP="009629AB">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1,0,1,1}</w:t>
            </w:r>
          </w:p>
        </w:tc>
        <w:tc>
          <w:tcPr>
            <w:tcW w:w="4374" w:type="dxa"/>
            <w:tcBorders>
              <w:top w:val="single" w:sz="8" w:space="0" w:color="000000"/>
              <w:left w:val="single" w:sz="8" w:space="0" w:color="000000"/>
              <w:bottom w:val="single" w:sz="8" w:space="0" w:color="000000"/>
              <w:right w:val="single" w:sz="8" w:space="0" w:color="000000"/>
            </w:tcBorders>
            <w:vAlign w:val="center"/>
          </w:tcPr>
          <w:p w14:paraId="2CA31F8A" w14:textId="77777777" w:rsidR="00B3187C" w:rsidRPr="00AB15B1" w:rsidRDefault="00B3187C" w:rsidP="009629AB">
            <w:pPr>
              <w:keepNext/>
              <w:keepLines/>
              <w:spacing w:before="0" w:after="0"/>
              <w:jc w:val="center"/>
              <w:rPr>
                <w:color w:val="FF0000"/>
                <w:lang w:eastAsia="en-US"/>
              </w:rPr>
            </w:pPr>
            <w:r w:rsidRPr="00AB15B1">
              <w:rPr>
                <w:color w:val="FF0000"/>
                <w:lang w:eastAsia="en-US"/>
              </w:rPr>
              <w:t>14</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14</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AB15B1" w:rsidRPr="00AB15B1" w14:paraId="1F0F664B" w14:textId="77777777" w:rsidTr="003C5370">
        <w:trPr>
          <w:trHeight w:val="296"/>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69FD4B" w14:textId="77777777" w:rsidR="00B3187C" w:rsidRPr="00AB15B1" w:rsidRDefault="00B3187C" w:rsidP="009629AB">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26EBB5" w14:textId="77777777" w:rsidR="00B3187C" w:rsidRPr="00AB15B1" w:rsidRDefault="00B3187C" w:rsidP="009629AB">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2D40D8" w14:textId="77777777" w:rsidR="00B3187C" w:rsidRPr="00AB15B1" w:rsidRDefault="00B3187C" w:rsidP="009629AB">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1D59E3" w14:textId="77777777" w:rsidR="00B3187C" w:rsidRPr="00AB15B1" w:rsidRDefault="00B3187C" w:rsidP="009629AB">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0,1,1,1}</w:t>
            </w:r>
          </w:p>
        </w:tc>
        <w:tc>
          <w:tcPr>
            <w:tcW w:w="4374" w:type="dxa"/>
            <w:tcBorders>
              <w:top w:val="single" w:sz="8" w:space="0" w:color="000000"/>
              <w:left w:val="single" w:sz="8" w:space="0" w:color="000000"/>
              <w:bottom w:val="single" w:sz="8" w:space="0" w:color="000000"/>
              <w:right w:val="single" w:sz="8" w:space="0" w:color="000000"/>
            </w:tcBorders>
            <w:vAlign w:val="center"/>
          </w:tcPr>
          <w:p w14:paraId="3F0E34E1" w14:textId="77777777" w:rsidR="00B3187C" w:rsidRPr="00AB15B1" w:rsidRDefault="00B3187C" w:rsidP="009629AB">
            <w:pPr>
              <w:keepNext/>
              <w:keepLines/>
              <w:spacing w:before="0" w:after="0"/>
              <w:jc w:val="center"/>
              <w:rPr>
                <w:color w:val="FF0000"/>
                <w:lang w:eastAsia="en-US"/>
              </w:rPr>
            </w:pPr>
            <w:r w:rsidRPr="00AB15B1">
              <w:rPr>
                <w:color w:val="FF0000"/>
                <w:lang w:val="en-US" w:eastAsia="en-US"/>
              </w:rPr>
              <w:t>15</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15</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bl>
    <w:p w14:paraId="347FBA37" w14:textId="77777777" w:rsidR="00F500BE" w:rsidRPr="00F500BE" w:rsidRDefault="00F500BE" w:rsidP="00F500BE">
      <w:pPr>
        <w:jc w:val="center"/>
        <w:rPr>
          <w:color w:val="0070C0"/>
          <w:lang w:eastAsia="zh-CN"/>
        </w:rPr>
      </w:pPr>
      <w:r w:rsidRPr="00473269">
        <w:rPr>
          <w:rStyle w:val="aff6"/>
          <w:color w:val="0070C0"/>
        </w:rPr>
        <w:t>&lt;</w:t>
      </w:r>
      <w:r w:rsidRPr="00473269">
        <w:rPr>
          <w:color w:val="0070C0"/>
        </w:rPr>
        <w:t>Unchanged text is omitted&gt;</w:t>
      </w:r>
    </w:p>
    <w:p w14:paraId="2317A8EC" w14:textId="7005578D" w:rsidR="00CC6A65" w:rsidRPr="00CC6A65" w:rsidRDefault="00F94624" w:rsidP="00CC6A65">
      <w:pPr>
        <w:pStyle w:val="2"/>
        <w:rPr>
          <w:rFonts w:ascii="Times New Roman" w:hAnsi="Times New Roman"/>
          <w:lang w:eastAsia="zh-CN"/>
        </w:rPr>
      </w:pPr>
      <w:r w:rsidRPr="002E3A18">
        <w:rPr>
          <w:rFonts w:ascii="Times New Roman" w:hAnsi="Times New Roman"/>
          <w:lang w:eastAsia="zh-CN"/>
        </w:rPr>
        <w:lastRenderedPageBreak/>
        <w:t>2.</w:t>
      </w:r>
      <w:r w:rsidR="00D96A93">
        <w:rPr>
          <w:rFonts w:ascii="Times New Roman" w:hAnsi="Times New Roman"/>
          <w:lang w:eastAsia="zh-CN"/>
        </w:rPr>
        <w:t>2</w:t>
      </w:r>
      <w:r w:rsidRPr="002E3A18">
        <w:rPr>
          <w:rFonts w:ascii="Times New Roman" w:hAnsi="Times New Roman"/>
          <w:lang w:eastAsia="zh-CN"/>
        </w:rPr>
        <w:t xml:space="preserve"> </w:t>
      </w:r>
      <w:r w:rsidR="00CC6A65" w:rsidRPr="00CC6A65">
        <w:rPr>
          <w:lang w:val="en-US" w:eastAsia="zh-CN"/>
        </w:rPr>
        <w:t>NACK-only overlapping with SR</w:t>
      </w:r>
    </w:p>
    <w:p w14:paraId="5DB83083" w14:textId="560A1DC3" w:rsidR="00CC6A65" w:rsidRPr="002B38DB" w:rsidRDefault="00CA028F" w:rsidP="00CC6A65">
      <w:pPr>
        <w:widowControl w:val="0"/>
        <w:spacing w:before="0" w:after="120"/>
        <w:jc w:val="both"/>
        <w:rPr>
          <w:lang w:val="en-US" w:eastAsia="zh-CN"/>
        </w:rPr>
      </w:pPr>
      <w:r>
        <w:rPr>
          <w:lang w:eastAsia="zh-CN"/>
        </w:rPr>
        <w:t xml:space="preserve">In RAN1#107 e-meeting, the following </w:t>
      </w:r>
      <w:r w:rsidR="00CC6A65" w:rsidRPr="002B38DB">
        <w:rPr>
          <w:lang w:val="en-US" w:eastAsia="zh-CN"/>
        </w:rPr>
        <w:t xml:space="preserve">two </w:t>
      </w:r>
      <w:r w:rsidR="00CC6A65" w:rsidRPr="002B38DB">
        <w:rPr>
          <w:rFonts w:eastAsia="MS Mincho"/>
        </w:rPr>
        <w:t>alternatives to deal with the multiplexing of NACK-only based feedback and SR</w:t>
      </w:r>
      <w:r w:rsidR="000C6C1B" w:rsidRPr="002B38DB">
        <w:rPr>
          <w:rFonts w:eastAsia="MS Mincho"/>
        </w:rPr>
        <w:t xml:space="preserve"> </w:t>
      </w:r>
      <w:r>
        <w:rPr>
          <w:rFonts w:eastAsia="MS Mincho"/>
        </w:rPr>
        <w:t>are proposed in FL’s summary</w:t>
      </w:r>
      <w:r w:rsidR="00D2260F">
        <w:rPr>
          <w:rFonts w:eastAsia="MS Mincho"/>
        </w:rPr>
        <w:t xml:space="preserve"> </w:t>
      </w:r>
      <w:r w:rsidR="000C6C1B" w:rsidRPr="002B38DB">
        <w:rPr>
          <w:rFonts w:eastAsia="MS Mincho"/>
        </w:rPr>
        <w:t>[</w:t>
      </w:r>
      <w:r w:rsidR="00D2260F">
        <w:rPr>
          <w:rFonts w:eastAsia="MS Mincho"/>
        </w:rPr>
        <w:t>3</w:t>
      </w:r>
      <w:r w:rsidR="000C6C1B" w:rsidRPr="002B38DB">
        <w:rPr>
          <w:rFonts w:eastAsia="MS Mincho"/>
        </w:rPr>
        <w:t>]</w:t>
      </w:r>
      <w:r w:rsidR="00CC6A65" w:rsidRPr="002B38DB">
        <w:rPr>
          <w:rFonts w:eastAsia="MS Mincho"/>
        </w:rPr>
        <w:t>.</w:t>
      </w:r>
    </w:p>
    <w:p w14:paraId="7E29F611" w14:textId="77777777" w:rsidR="00CC6A65" w:rsidRPr="002B38DB" w:rsidRDefault="00CC6A65" w:rsidP="00CC6A65">
      <w:pPr>
        <w:widowControl w:val="0"/>
        <w:numPr>
          <w:ilvl w:val="0"/>
          <w:numId w:val="27"/>
        </w:numPr>
        <w:overflowPunct w:val="0"/>
        <w:spacing w:before="0" w:after="60" w:line="259" w:lineRule="auto"/>
        <w:contextualSpacing/>
        <w:jc w:val="both"/>
        <w:textAlignment w:val="baseline"/>
        <w:rPr>
          <w:iCs/>
          <w:lang w:eastAsia="zh-CN"/>
        </w:rPr>
      </w:pPr>
      <w:r w:rsidRPr="002B38DB">
        <w:rPr>
          <w:iCs/>
          <w:lang w:eastAsia="zh-CN"/>
        </w:rPr>
        <w:t xml:space="preserve">Alt1: up to two TBs of NACK-only feedback is transformed into ACK/NACK HARQ bits and is multiplexed with SR as legacy procedure as Rel-15/16. </w:t>
      </w:r>
    </w:p>
    <w:p w14:paraId="2AD1DA45" w14:textId="77777777" w:rsidR="00CC6A65" w:rsidRPr="002B38DB" w:rsidRDefault="00CC6A65" w:rsidP="00CC6A65">
      <w:pPr>
        <w:widowControl w:val="0"/>
        <w:numPr>
          <w:ilvl w:val="1"/>
          <w:numId w:val="27"/>
        </w:numPr>
        <w:overflowPunct w:val="0"/>
        <w:spacing w:before="0" w:after="60" w:line="259" w:lineRule="auto"/>
        <w:contextualSpacing/>
        <w:jc w:val="both"/>
        <w:textAlignment w:val="baseline"/>
        <w:rPr>
          <w:iCs/>
          <w:lang w:eastAsia="zh-CN"/>
        </w:rPr>
      </w:pPr>
      <w:r w:rsidRPr="002B38DB">
        <w:rPr>
          <w:iCs/>
          <w:lang w:eastAsia="zh-CN"/>
        </w:rPr>
        <w:t xml:space="preserve">PUCCH resources configured for unicast will be used in concerned cases subject to </w:t>
      </w:r>
      <w:r w:rsidRPr="002B38DB">
        <w:rPr>
          <w:iCs/>
          <w:lang w:val="en-US" w:eastAsia="zh-CN"/>
        </w:rPr>
        <w:t xml:space="preserve">legacy procedure as Rel-15/16. </w:t>
      </w:r>
    </w:p>
    <w:p w14:paraId="4FAF58B7" w14:textId="77777777" w:rsidR="00CC6A65" w:rsidRPr="002B38DB" w:rsidRDefault="00CC6A65" w:rsidP="00CC6A65">
      <w:pPr>
        <w:widowControl w:val="0"/>
        <w:numPr>
          <w:ilvl w:val="1"/>
          <w:numId w:val="27"/>
        </w:numPr>
        <w:overflowPunct w:val="0"/>
        <w:spacing w:before="0" w:after="0" w:line="259" w:lineRule="auto"/>
        <w:contextualSpacing/>
        <w:jc w:val="both"/>
        <w:textAlignment w:val="baseline"/>
        <w:rPr>
          <w:iCs/>
          <w:lang w:eastAsia="zh-CN"/>
        </w:rPr>
      </w:pPr>
      <w:r w:rsidRPr="002B38DB">
        <w:rPr>
          <w:iCs/>
          <w:lang w:eastAsia="zh-CN"/>
        </w:rPr>
        <w:t xml:space="preserve">For the case of more than two TBs of NACK-only, [FFS: SR] is dropped. </w:t>
      </w:r>
    </w:p>
    <w:p w14:paraId="14EB418B" w14:textId="77777777" w:rsidR="00CC6A65" w:rsidRPr="002B38DB" w:rsidRDefault="00CC6A65" w:rsidP="00CC6A65">
      <w:pPr>
        <w:widowControl w:val="0"/>
        <w:numPr>
          <w:ilvl w:val="0"/>
          <w:numId w:val="27"/>
        </w:numPr>
        <w:overflowPunct w:val="0"/>
        <w:spacing w:before="0" w:after="60" w:line="259" w:lineRule="auto"/>
        <w:contextualSpacing/>
        <w:jc w:val="both"/>
        <w:textAlignment w:val="baseline"/>
        <w:rPr>
          <w:iCs/>
          <w:lang w:eastAsia="zh-CN"/>
        </w:rPr>
      </w:pPr>
      <w:r w:rsidRPr="002B38DB">
        <w:rPr>
          <w:iCs/>
          <w:lang w:eastAsia="zh-CN"/>
        </w:rPr>
        <w:t xml:space="preserve">Alt2: </w:t>
      </w:r>
    </w:p>
    <w:p w14:paraId="203E3BE7" w14:textId="77777777" w:rsidR="00CC6A65" w:rsidRPr="002B38DB" w:rsidRDefault="00CC6A65" w:rsidP="00CC6A65">
      <w:pPr>
        <w:widowControl w:val="0"/>
        <w:numPr>
          <w:ilvl w:val="1"/>
          <w:numId w:val="27"/>
        </w:numPr>
        <w:overflowPunct w:val="0"/>
        <w:spacing w:before="0" w:after="60" w:line="259" w:lineRule="auto"/>
        <w:contextualSpacing/>
        <w:jc w:val="both"/>
        <w:textAlignment w:val="baseline"/>
        <w:rPr>
          <w:iCs/>
          <w:lang w:eastAsia="zh-CN"/>
        </w:rPr>
      </w:pPr>
      <w:r w:rsidRPr="002B38DB">
        <w:rPr>
          <w:rFonts w:eastAsia="MS Mincho"/>
          <w:iCs/>
        </w:rPr>
        <w:t xml:space="preserve">for positive SR, </w:t>
      </w:r>
      <w:r w:rsidRPr="002B38DB">
        <w:rPr>
          <w:rFonts w:eastAsia="MS Mincho"/>
          <w:iCs/>
          <w:lang w:val="en-US"/>
        </w:rPr>
        <w:t xml:space="preserve">NACK-only is </w:t>
      </w:r>
      <w:r w:rsidRPr="002B38DB">
        <w:rPr>
          <w:rFonts w:eastAsia="MS Mincho"/>
          <w:iCs/>
        </w:rPr>
        <w:t xml:space="preserve">transmitted on the PUCCH resource configured for SR; </w:t>
      </w:r>
    </w:p>
    <w:p w14:paraId="0E8CCE8F" w14:textId="77777777" w:rsidR="00CC6A65" w:rsidRPr="002B38DB" w:rsidRDefault="00CC6A65" w:rsidP="00CC6A65">
      <w:pPr>
        <w:widowControl w:val="0"/>
        <w:numPr>
          <w:ilvl w:val="2"/>
          <w:numId w:val="27"/>
        </w:numPr>
        <w:overflowPunct w:val="0"/>
        <w:spacing w:before="0" w:after="60" w:line="259" w:lineRule="auto"/>
        <w:contextualSpacing/>
        <w:jc w:val="both"/>
        <w:textAlignment w:val="baseline"/>
        <w:rPr>
          <w:iCs/>
          <w:lang w:eastAsia="zh-CN"/>
        </w:rPr>
      </w:pPr>
      <w:r w:rsidRPr="002B38DB">
        <w:rPr>
          <w:iCs/>
          <w:lang w:eastAsia="zh-CN"/>
        </w:rPr>
        <w:t>If the PUCCH resource for SR cannot accommodate multiplexed UCI (e.g., in case of multiple NACK-only bits are multiplexed with SR), [FFS: SR] is dropped.</w:t>
      </w:r>
    </w:p>
    <w:p w14:paraId="4ADCFBEC" w14:textId="77777777" w:rsidR="00CC6A65" w:rsidRPr="002B38DB" w:rsidRDefault="00CC6A65" w:rsidP="00CC6A65">
      <w:pPr>
        <w:widowControl w:val="0"/>
        <w:numPr>
          <w:ilvl w:val="1"/>
          <w:numId w:val="27"/>
        </w:numPr>
        <w:overflowPunct w:val="0"/>
        <w:spacing w:before="0" w:after="60" w:line="259" w:lineRule="auto"/>
        <w:contextualSpacing/>
        <w:jc w:val="both"/>
        <w:textAlignment w:val="baseline"/>
        <w:rPr>
          <w:iCs/>
          <w:lang w:eastAsia="zh-CN"/>
        </w:rPr>
      </w:pPr>
      <w:r w:rsidRPr="002B38DB">
        <w:rPr>
          <w:rFonts w:eastAsia="MS Mincho"/>
          <w:iCs/>
        </w:rPr>
        <w:t xml:space="preserve">for negative SR, </w:t>
      </w:r>
      <w:r w:rsidRPr="002B38DB">
        <w:rPr>
          <w:rFonts w:eastAsia="MS Mincho"/>
          <w:iCs/>
          <w:lang w:val="en-US"/>
        </w:rPr>
        <w:t xml:space="preserve">NACK-only feedback is transmitted on the PUCCH resource configured </w:t>
      </w:r>
      <w:r w:rsidRPr="002B38DB">
        <w:rPr>
          <w:rFonts w:eastAsia="MS Mincho"/>
          <w:iCs/>
        </w:rPr>
        <w:t>for NACK-only.</w:t>
      </w:r>
    </w:p>
    <w:p w14:paraId="0B14AD74" w14:textId="77777777" w:rsidR="002353D1" w:rsidRDefault="002353D1" w:rsidP="00CC6A65">
      <w:pPr>
        <w:widowControl w:val="0"/>
        <w:spacing w:before="0" w:after="0"/>
        <w:jc w:val="both"/>
        <w:rPr>
          <w:rFonts w:eastAsia="等线"/>
          <w:kern w:val="2"/>
          <w:sz w:val="21"/>
          <w:szCs w:val="22"/>
          <w:lang w:val="en-US" w:eastAsia="zh-CN"/>
        </w:rPr>
      </w:pPr>
    </w:p>
    <w:p w14:paraId="7849FC5E" w14:textId="00DF4535" w:rsidR="002353D1" w:rsidRPr="005B59CB" w:rsidRDefault="002353D1" w:rsidP="002B38DB">
      <w:pPr>
        <w:jc w:val="both"/>
        <w:rPr>
          <w:lang w:eastAsia="zh-CN"/>
        </w:rPr>
      </w:pPr>
      <w:r w:rsidRPr="005B59CB">
        <w:rPr>
          <w:rFonts w:hint="eastAsia"/>
          <w:lang w:eastAsia="zh-CN"/>
        </w:rPr>
        <w:t>As</w:t>
      </w:r>
      <w:r w:rsidRPr="005B59CB">
        <w:rPr>
          <w:lang w:eastAsia="zh-CN"/>
        </w:rPr>
        <w:t xml:space="preserve"> the discussion in section 2.1, for more than </w:t>
      </w:r>
      <w:r w:rsidR="00B26247" w:rsidRPr="005B59CB">
        <w:rPr>
          <w:lang w:eastAsia="zh-CN"/>
        </w:rPr>
        <w:t>four</w:t>
      </w:r>
      <w:r w:rsidRPr="005B59CB">
        <w:rPr>
          <w:lang w:eastAsia="zh-CN"/>
        </w:rPr>
        <w:t xml:space="preserve"> TBs with NACK-only feedback, NACK-only feedback is transformed into ACK/NACK based, and in this case, the legacy Rel-15/16 SR and HARQ-ACK multiplexing procedure </w:t>
      </w:r>
      <w:r w:rsidR="00186A93" w:rsidRPr="005B59CB">
        <w:rPr>
          <w:lang w:eastAsia="zh-CN"/>
        </w:rPr>
        <w:t>can be</w:t>
      </w:r>
      <w:r w:rsidRPr="005B59CB">
        <w:rPr>
          <w:lang w:eastAsia="zh-CN"/>
        </w:rPr>
        <w:t xml:space="preserve"> naturally </w:t>
      </w:r>
      <w:r w:rsidR="00186A93" w:rsidRPr="005B59CB">
        <w:rPr>
          <w:lang w:eastAsia="zh-CN"/>
        </w:rPr>
        <w:t>reused because UE will use unicast PUCCH to transmit multicast ACK/NACK information</w:t>
      </w:r>
      <w:r w:rsidRPr="005B59CB">
        <w:rPr>
          <w:lang w:eastAsia="zh-CN"/>
        </w:rPr>
        <w:t>.</w:t>
      </w:r>
    </w:p>
    <w:p w14:paraId="14242000" w14:textId="53D25022" w:rsidR="00B26247" w:rsidRPr="005B59CB" w:rsidRDefault="00B26247" w:rsidP="002B38DB">
      <w:pPr>
        <w:jc w:val="both"/>
        <w:rPr>
          <w:lang w:eastAsia="zh-CN"/>
        </w:rPr>
      </w:pPr>
      <w:r w:rsidRPr="005B59CB">
        <w:rPr>
          <w:rFonts w:hint="eastAsia"/>
          <w:lang w:eastAsia="zh-CN"/>
        </w:rPr>
        <w:t>F</w:t>
      </w:r>
      <w:r w:rsidRPr="005B59CB">
        <w:rPr>
          <w:lang w:eastAsia="zh-CN"/>
        </w:rPr>
        <w:t xml:space="preserve">or three or four TBs of NACK-only feedback, </w:t>
      </w:r>
      <w:r w:rsidRPr="005B59CB">
        <w:rPr>
          <w:iCs/>
          <w:lang w:eastAsia="zh-CN"/>
        </w:rPr>
        <w:t xml:space="preserve">SR is dropped in Alt 1 and Alt 2. However, dropping SR can be avoided if </w:t>
      </w:r>
      <w:r w:rsidR="00584A7F" w:rsidRPr="005B59CB">
        <w:rPr>
          <w:lang w:eastAsia="zh-CN"/>
        </w:rPr>
        <w:t xml:space="preserve">three or four TBs </w:t>
      </w:r>
      <w:r w:rsidRPr="005B59CB">
        <w:rPr>
          <w:iCs/>
          <w:lang w:eastAsia="zh-CN"/>
        </w:rPr>
        <w:t>of NACK-only feedback is</w:t>
      </w:r>
      <w:r w:rsidR="007772DD" w:rsidRPr="005B59CB">
        <w:rPr>
          <w:iCs/>
          <w:lang w:eastAsia="zh-CN"/>
        </w:rPr>
        <w:t xml:space="preserve"> also</w:t>
      </w:r>
      <w:r w:rsidRPr="005B59CB">
        <w:rPr>
          <w:iCs/>
          <w:lang w:eastAsia="zh-CN"/>
        </w:rPr>
        <w:t xml:space="preserve"> transformed into ACK/NACK HARQ bits and SR is multiplexed on PUCCH resource for</w:t>
      </w:r>
      <w:r w:rsidR="00912D87" w:rsidRPr="005B59CB">
        <w:rPr>
          <w:iCs/>
          <w:lang w:eastAsia="zh-CN"/>
        </w:rPr>
        <w:t xml:space="preserve"> HARQ-ACK</w:t>
      </w:r>
      <w:r w:rsidRPr="005B59CB">
        <w:rPr>
          <w:iCs/>
          <w:lang w:eastAsia="zh-CN"/>
        </w:rPr>
        <w:t xml:space="preserve"> feedback.</w:t>
      </w:r>
    </w:p>
    <w:p w14:paraId="0B4D2B6B" w14:textId="0EDC6E0B" w:rsidR="002353D1" w:rsidRPr="005B59CB" w:rsidRDefault="003065A0" w:rsidP="00A34FBA">
      <w:pPr>
        <w:jc w:val="both"/>
        <w:rPr>
          <w:lang w:eastAsia="zh-CN"/>
        </w:rPr>
      </w:pPr>
      <w:r w:rsidRPr="005B59CB">
        <w:rPr>
          <w:rFonts w:hint="eastAsia"/>
          <w:lang w:eastAsia="zh-CN"/>
        </w:rPr>
        <w:t>F</w:t>
      </w:r>
      <w:r w:rsidRPr="005B59CB">
        <w:rPr>
          <w:lang w:eastAsia="zh-CN"/>
        </w:rPr>
        <w:t xml:space="preserve">or up to two TBs of NACK-only feedback, </w:t>
      </w:r>
      <w:r w:rsidR="00B26247" w:rsidRPr="005B59CB">
        <w:rPr>
          <w:iCs/>
          <w:lang w:eastAsia="zh-CN"/>
        </w:rPr>
        <w:t>NACK-only feedback is also transformed into ACK/NACK HARQ bits and is multiplexed with SR as legacy procedure</w:t>
      </w:r>
      <w:r w:rsidR="007772DD" w:rsidRPr="005B59CB">
        <w:rPr>
          <w:iCs/>
          <w:lang w:eastAsia="zh-CN"/>
        </w:rPr>
        <w:t xml:space="preserve"> in Alt 1 and </w:t>
      </w:r>
      <w:r w:rsidR="0084273E" w:rsidRPr="005B59CB">
        <w:rPr>
          <w:rFonts w:eastAsia="MS Mincho"/>
          <w:iCs/>
          <w:lang w:val="en-US"/>
        </w:rPr>
        <w:t xml:space="preserve">NACK-only is </w:t>
      </w:r>
      <w:r w:rsidR="0084273E" w:rsidRPr="005B59CB">
        <w:rPr>
          <w:rFonts w:eastAsia="MS Mincho"/>
          <w:iCs/>
        </w:rPr>
        <w:t>transmitted on the PUCCH resource configured for SR in positive SR case in Alt 2.</w:t>
      </w:r>
    </w:p>
    <w:p w14:paraId="1AB95A83" w14:textId="14268D40" w:rsidR="00CC6A65" w:rsidRPr="005B59CB" w:rsidRDefault="00A34FBA" w:rsidP="005B59CB">
      <w:pPr>
        <w:jc w:val="both"/>
        <w:rPr>
          <w:lang w:eastAsia="zh-CN"/>
        </w:rPr>
      </w:pPr>
      <w:r w:rsidRPr="005B59CB">
        <w:rPr>
          <w:rFonts w:hint="eastAsia"/>
          <w:lang w:eastAsia="zh-CN"/>
        </w:rPr>
        <w:t>F</w:t>
      </w:r>
      <w:r w:rsidRPr="005B59CB">
        <w:rPr>
          <w:lang w:eastAsia="zh-CN"/>
        </w:rPr>
        <w:t>rom the discussion above, NACK-only feedback transforming into ACK/NACK HARQ bits and multiple</w:t>
      </w:r>
      <w:r w:rsidR="00AF6B48" w:rsidRPr="005B59CB">
        <w:rPr>
          <w:lang w:eastAsia="zh-CN"/>
        </w:rPr>
        <w:t>xing</w:t>
      </w:r>
      <w:r w:rsidRPr="005B59CB">
        <w:rPr>
          <w:lang w:eastAsia="zh-CN"/>
        </w:rPr>
        <w:t xml:space="preserve"> with SR as legacy procedure</w:t>
      </w:r>
      <w:r w:rsidR="000B6AE7" w:rsidRPr="005B59CB">
        <w:rPr>
          <w:lang w:eastAsia="zh-CN"/>
        </w:rPr>
        <w:t xml:space="preserve"> is a common design for all number of TBs and has simple spec impact. Therefore, </w:t>
      </w:r>
      <w:r w:rsidR="00CC6A65" w:rsidRPr="005B59CB">
        <w:rPr>
          <w:iCs/>
          <w:lang w:eastAsia="zh-CN"/>
        </w:rPr>
        <w:t>when PUCCH transmission for the NACK-only based feedback for multicast collides with PUCCH transmissions for SR for the same priority, we support NACK-only feedback is transformed into ACK/NACK HARQ bits and is multiplexed with SR as legacy procedure as Rel-15/16.</w:t>
      </w:r>
    </w:p>
    <w:p w14:paraId="27E5A2C8" w14:textId="77777777" w:rsidR="00BF1C96" w:rsidRDefault="00CC6A65" w:rsidP="004D1EA0">
      <w:pPr>
        <w:jc w:val="both"/>
        <w:rPr>
          <w:b/>
          <w:bCs/>
          <w:lang w:eastAsia="zh-CN"/>
        </w:rPr>
      </w:pPr>
      <w:r w:rsidRPr="009356EF">
        <w:rPr>
          <w:b/>
          <w:bCs/>
          <w:lang w:eastAsia="zh-CN"/>
        </w:rPr>
        <w:t xml:space="preserve">Proposal </w:t>
      </w:r>
      <w:r w:rsidR="008E34EC">
        <w:rPr>
          <w:b/>
          <w:bCs/>
          <w:lang w:eastAsia="zh-CN"/>
        </w:rPr>
        <w:t>2</w:t>
      </w:r>
      <w:r w:rsidR="00813EA7" w:rsidRPr="009356EF">
        <w:rPr>
          <w:rFonts w:hint="eastAsia"/>
          <w:b/>
          <w:bCs/>
          <w:lang w:eastAsia="zh-CN"/>
        </w:rPr>
        <w:t>.</w:t>
      </w:r>
      <w:r w:rsidRPr="009356EF">
        <w:rPr>
          <w:b/>
          <w:bCs/>
          <w:lang w:eastAsia="zh-CN"/>
        </w:rPr>
        <w:t xml:space="preserve"> When PUCCH transmission for the NACK-only based feedback for multicast collides with PUCCH transmissions for SR for the same priority, NACK-only feedback is transformed into ACK/NACK HARQ bits and is multiplexed with SR as legacy procedure as Rel-15/16.</w:t>
      </w:r>
    </w:p>
    <w:p w14:paraId="64342BD4" w14:textId="6D95D3A7" w:rsidR="00BF1C96" w:rsidRPr="00BF1C96" w:rsidRDefault="00BF1C96" w:rsidP="00BF1C96">
      <w:pPr>
        <w:pStyle w:val="aff"/>
        <w:numPr>
          <w:ilvl w:val="0"/>
          <w:numId w:val="32"/>
        </w:numPr>
        <w:ind w:leftChars="0"/>
        <w:jc w:val="both"/>
        <w:rPr>
          <w:b/>
          <w:bCs/>
          <w:lang w:eastAsia="zh-CN"/>
        </w:rPr>
      </w:pPr>
      <w:r w:rsidRPr="00BF1C96">
        <w:rPr>
          <w:b/>
          <w:bCs/>
          <w:lang w:eastAsia="zh-CN"/>
        </w:rPr>
        <w:t>PUCCH resources configured for unicast will be used for transformed ACK/NACK.</w:t>
      </w:r>
    </w:p>
    <w:p w14:paraId="3E8504E5" w14:textId="15037A9E" w:rsidR="00CC6A65" w:rsidRPr="00CC6A65" w:rsidRDefault="00813EA7" w:rsidP="00CC6A65">
      <w:pPr>
        <w:rPr>
          <w:b/>
          <w:bCs/>
          <w:lang w:eastAsia="zh-CN"/>
        </w:rPr>
      </w:pPr>
      <w:r w:rsidRPr="00813EA7">
        <w:rPr>
          <w:b/>
          <w:bCs/>
          <w:lang w:eastAsia="zh-CN"/>
        </w:rPr>
        <w:t>T</w:t>
      </w:r>
      <w:r w:rsidR="00884158">
        <w:rPr>
          <w:b/>
          <w:bCs/>
          <w:lang w:eastAsia="zh-CN"/>
        </w:rPr>
        <w:t>he</w:t>
      </w:r>
      <w:r w:rsidRPr="00813EA7">
        <w:rPr>
          <w:b/>
          <w:bCs/>
          <w:lang w:eastAsia="zh-CN"/>
        </w:rPr>
        <w:t xml:space="preserve"> </w:t>
      </w:r>
      <w:r w:rsidR="00CC6A65" w:rsidRPr="00CC6A65">
        <w:rPr>
          <w:rFonts w:hint="eastAsia"/>
          <w:b/>
          <w:bCs/>
          <w:lang w:eastAsia="zh-CN"/>
        </w:rPr>
        <w:t>T</w:t>
      </w:r>
      <w:r w:rsidR="00CC6A65" w:rsidRPr="00CC6A65">
        <w:rPr>
          <w:b/>
          <w:bCs/>
          <w:lang w:eastAsia="zh-CN"/>
        </w:rPr>
        <w:t>P</w:t>
      </w:r>
      <w:r w:rsidR="00884158">
        <w:rPr>
          <w:b/>
          <w:bCs/>
          <w:lang w:eastAsia="zh-CN"/>
        </w:rPr>
        <w:t xml:space="preserve"> </w:t>
      </w:r>
      <w:r w:rsidR="00884158">
        <w:rPr>
          <w:rFonts w:hint="eastAsia"/>
          <w:b/>
          <w:bCs/>
          <w:lang w:eastAsia="zh-CN"/>
        </w:rPr>
        <w:t>suggestion</w:t>
      </w:r>
      <w:r w:rsidR="00CC6A65" w:rsidRPr="00CC6A65">
        <w:rPr>
          <w:b/>
          <w:bCs/>
          <w:lang w:eastAsia="zh-CN"/>
        </w:rPr>
        <w:t xml:space="preserve"> for TS 38.213 section 18</w:t>
      </w:r>
      <w:r w:rsidR="00884158">
        <w:rPr>
          <w:b/>
          <w:bCs/>
          <w:lang w:eastAsia="zh-CN"/>
        </w:rPr>
        <w:t xml:space="preserve"> </w:t>
      </w:r>
      <w:r w:rsidR="00884158">
        <w:rPr>
          <w:rFonts w:hint="eastAsia"/>
          <w:b/>
          <w:bCs/>
          <w:lang w:eastAsia="zh-CN"/>
        </w:rPr>
        <w:t xml:space="preserve">is </w:t>
      </w:r>
      <w:r w:rsidR="00884158">
        <w:rPr>
          <w:b/>
          <w:bCs/>
          <w:lang w:eastAsia="zh-CN"/>
        </w:rPr>
        <w:t>as the following</w:t>
      </w:r>
      <w:r w:rsidR="004D21D3">
        <w:rPr>
          <w:b/>
          <w:bCs/>
          <w:lang w:eastAsia="zh-CN"/>
        </w:rPr>
        <w:t>:</w:t>
      </w:r>
    </w:p>
    <w:p w14:paraId="1019A3D4" w14:textId="77777777" w:rsidR="00CC6A65" w:rsidRPr="00CC6A65" w:rsidRDefault="00CC6A65" w:rsidP="00CC6A65">
      <w:pPr>
        <w:jc w:val="center"/>
        <w:rPr>
          <w:color w:val="0070C0"/>
        </w:rPr>
      </w:pPr>
      <w:r w:rsidRPr="00CC6A65">
        <w:rPr>
          <w:b/>
          <w:bCs/>
          <w:color w:val="0070C0"/>
        </w:rPr>
        <w:t>&lt;</w:t>
      </w:r>
      <w:r w:rsidRPr="00CC6A65">
        <w:rPr>
          <w:color w:val="0070C0"/>
        </w:rPr>
        <w:t>Unchanged text is omitted&gt;</w:t>
      </w:r>
    </w:p>
    <w:p w14:paraId="42AEBF4D" w14:textId="246DFB04" w:rsidR="005D491B" w:rsidRDefault="00CC6A65" w:rsidP="00CC6A65">
      <w:pPr>
        <w:widowControl w:val="0"/>
        <w:spacing w:before="0" w:after="0"/>
        <w:jc w:val="both"/>
        <w:rPr>
          <w:rFonts w:eastAsia="等线"/>
          <w:kern w:val="2"/>
          <w:sz w:val="21"/>
          <w:szCs w:val="22"/>
          <w:lang w:val="en-US" w:eastAsia="zh-CN"/>
        </w:rPr>
      </w:pPr>
      <w:r w:rsidRPr="00CC6A65">
        <w:rPr>
          <w:rFonts w:eastAsia="等线"/>
          <w:kern w:val="2"/>
          <w:sz w:val="21"/>
          <w:szCs w:val="22"/>
          <w:lang w:val="en-US" w:eastAsia="zh-CN"/>
        </w:rPr>
        <w:t xml:space="preserve">For the second HARQ-ACK reporting mode, if a UE would multiplex HARQ-ACK information associated with multicast DCI formats and HARQ-ACK information associated with unicast DCI formats in a PUCCH, or with P/SP-CSI in a PUCCH, </w:t>
      </w:r>
      <w:r w:rsidR="009911D5" w:rsidRPr="000618C2">
        <w:rPr>
          <w:rFonts w:eastAsia="等线"/>
          <w:color w:val="FF0000"/>
          <w:kern w:val="2"/>
          <w:sz w:val="21"/>
          <w:szCs w:val="22"/>
          <w:lang w:val="en-US" w:eastAsia="zh-CN"/>
        </w:rPr>
        <w:t xml:space="preserve">or with SR in a PUCCH, </w:t>
      </w:r>
      <w:r w:rsidRPr="00CC6A65">
        <w:rPr>
          <w:rFonts w:eastAsia="等线"/>
          <w:kern w:val="2"/>
          <w:sz w:val="21"/>
          <w:szCs w:val="22"/>
          <w:lang w:val="en-US" w:eastAsia="zh-CN"/>
        </w:rPr>
        <w:t xml:space="preserve">or in a PUSCH, the UE provides HARQ-ACK information according to the first HARQ-ACK reporting mode. </w:t>
      </w:r>
    </w:p>
    <w:p w14:paraId="696CCE94" w14:textId="110DDB88" w:rsidR="00A644F5" w:rsidRPr="00A644F5" w:rsidRDefault="00F500BE" w:rsidP="00A644F5">
      <w:pPr>
        <w:jc w:val="center"/>
        <w:rPr>
          <w:rFonts w:eastAsia="MS Mincho"/>
          <w:color w:val="0070C0"/>
        </w:rPr>
      </w:pPr>
      <w:r w:rsidRPr="00473269">
        <w:rPr>
          <w:rStyle w:val="aff6"/>
          <w:color w:val="0070C0"/>
        </w:rPr>
        <w:t>&lt;</w:t>
      </w:r>
      <w:r w:rsidRPr="00473269">
        <w:rPr>
          <w:color w:val="0070C0"/>
        </w:rPr>
        <w:t>Unchanged text is omitted&gt;</w:t>
      </w:r>
    </w:p>
    <w:p w14:paraId="65191AC5" w14:textId="77777777" w:rsidR="001C5E84" w:rsidRDefault="001C5E84" w:rsidP="00A644F5">
      <w:pPr>
        <w:jc w:val="both"/>
        <w:rPr>
          <w:lang w:eastAsia="zh-CN"/>
        </w:rPr>
      </w:pPr>
    </w:p>
    <w:p w14:paraId="308E5E34" w14:textId="6A669561" w:rsidR="00A644F5" w:rsidRPr="00A644F5" w:rsidRDefault="00A644F5" w:rsidP="00A644F5">
      <w:pPr>
        <w:jc w:val="both"/>
        <w:rPr>
          <w:lang w:eastAsia="zh-CN"/>
        </w:rPr>
      </w:pPr>
      <w:r w:rsidRPr="00A644F5">
        <w:rPr>
          <w:rFonts w:hint="eastAsia"/>
          <w:lang w:eastAsia="zh-CN"/>
        </w:rPr>
        <w:t xml:space="preserve">Some companies concern whether Proposal 1 and Proposal 2 </w:t>
      </w:r>
      <w:r w:rsidR="00B56644">
        <w:rPr>
          <w:lang w:eastAsia="zh-CN"/>
        </w:rPr>
        <w:t>are</w:t>
      </w:r>
      <w:r w:rsidRPr="00A644F5">
        <w:rPr>
          <w:rFonts w:hint="eastAsia"/>
          <w:lang w:eastAsia="zh-CN"/>
        </w:rPr>
        <w:t xml:space="preserve"> aligned. In our view, the application scenario and motivation of these two proposals are different. P</w:t>
      </w:r>
      <w:r w:rsidRPr="00A644F5">
        <w:rPr>
          <w:lang w:eastAsia="zh-CN"/>
        </w:rPr>
        <w:t>roposal 1</w:t>
      </w:r>
      <w:r w:rsidRPr="00A644F5">
        <w:rPr>
          <w:rFonts w:hint="eastAsia"/>
          <w:lang w:eastAsia="zh-CN"/>
        </w:rPr>
        <w:t xml:space="preserve"> aims to deal with multiple</w:t>
      </w:r>
      <w:r w:rsidRPr="00A644F5">
        <w:rPr>
          <w:lang w:eastAsia="zh-CN"/>
        </w:rPr>
        <w:t xml:space="preserve"> NACK-only bits feedback issue</w:t>
      </w:r>
      <w:r w:rsidRPr="00A644F5">
        <w:rPr>
          <w:rFonts w:hint="eastAsia"/>
          <w:lang w:eastAsia="zh-CN"/>
        </w:rPr>
        <w:t xml:space="preserve"> without multiplexing, so up to 4 TBs </w:t>
      </w:r>
      <w:r w:rsidRPr="00A644F5">
        <w:rPr>
          <w:lang w:eastAsia="zh-CN"/>
        </w:rPr>
        <w:t>NACK-only feedback</w:t>
      </w:r>
      <w:r w:rsidRPr="00A644F5">
        <w:rPr>
          <w:rFonts w:hint="eastAsia"/>
          <w:lang w:eastAsia="zh-CN"/>
        </w:rPr>
        <w:t xml:space="preserve"> is</w:t>
      </w:r>
      <w:r w:rsidRPr="00A644F5">
        <w:rPr>
          <w:lang w:eastAsia="zh-CN"/>
        </w:rPr>
        <w:t xml:space="preserve"> associat</w:t>
      </w:r>
      <w:r w:rsidRPr="00A644F5">
        <w:rPr>
          <w:rFonts w:hint="eastAsia"/>
          <w:lang w:eastAsia="zh-CN"/>
        </w:rPr>
        <w:t>ed</w:t>
      </w:r>
      <w:r w:rsidRPr="00A644F5">
        <w:rPr>
          <w:lang w:eastAsia="zh-CN"/>
        </w:rPr>
        <w:t xml:space="preserve"> </w:t>
      </w:r>
      <w:r w:rsidRPr="00A644F5">
        <w:rPr>
          <w:rFonts w:hint="eastAsia"/>
          <w:lang w:eastAsia="zh-CN"/>
        </w:rPr>
        <w:t>with</w:t>
      </w:r>
      <w:r w:rsidRPr="00A644F5">
        <w:rPr>
          <w:lang w:eastAsia="zh-CN"/>
        </w:rPr>
        <w:t xml:space="preserve"> </w:t>
      </w:r>
      <w:r w:rsidRPr="00A644F5">
        <w:rPr>
          <w:rFonts w:hint="eastAsia"/>
          <w:lang w:eastAsia="zh-CN"/>
        </w:rPr>
        <w:t xml:space="preserve">different </w:t>
      </w:r>
      <w:r w:rsidRPr="00A644F5">
        <w:rPr>
          <w:lang w:eastAsia="zh-CN"/>
        </w:rPr>
        <w:t>PUCCH resource index</w:t>
      </w:r>
      <w:r w:rsidRPr="00A644F5">
        <w:rPr>
          <w:rFonts w:hint="eastAsia"/>
          <w:lang w:eastAsia="zh-CN"/>
        </w:rPr>
        <w:t xml:space="preserve"> to reduce overhead of PUCCH. </w:t>
      </w:r>
      <w:r w:rsidRPr="00A644F5">
        <w:rPr>
          <w:lang w:eastAsia="zh-CN"/>
        </w:rPr>
        <w:t xml:space="preserve">Proposal </w:t>
      </w:r>
      <w:r w:rsidRPr="00A644F5">
        <w:rPr>
          <w:rFonts w:hint="eastAsia"/>
          <w:lang w:eastAsia="zh-CN"/>
        </w:rPr>
        <w:t>2</w:t>
      </w:r>
      <w:r w:rsidRPr="00A644F5">
        <w:rPr>
          <w:lang w:eastAsia="zh-CN"/>
        </w:rPr>
        <w:t xml:space="preserve"> </w:t>
      </w:r>
      <w:r w:rsidRPr="00A644F5">
        <w:rPr>
          <w:rFonts w:hint="eastAsia"/>
          <w:lang w:eastAsia="zh-CN"/>
        </w:rPr>
        <w:t>applies when</w:t>
      </w:r>
      <w:r w:rsidRPr="00A644F5">
        <w:rPr>
          <w:lang w:eastAsia="zh-CN"/>
        </w:rPr>
        <w:t xml:space="preserve"> NACK-only feedback</w:t>
      </w:r>
      <w:r w:rsidRPr="00A644F5">
        <w:rPr>
          <w:rFonts w:hint="eastAsia"/>
          <w:lang w:eastAsia="zh-CN"/>
        </w:rPr>
        <w:t xml:space="preserve"> multiplexes with SR</w:t>
      </w:r>
      <w:r w:rsidRPr="00A644F5">
        <w:rPr>
          <w:lang w:eastAsia="zh-CN"/>
        </w:rPr>
        <w:t>,</w:t>
      </w:r>
      <w:r w:rsidRPr="00A644F5">
        <w:rPr>
          <w:rFonts w:hint="eastAsia"/>
          <w:lang w:eastAsia="zh-CN"/>
        </w:rPr>
        <w:t xml:space="preserve"> </w:t>
      </w:r>
      <w:r w:rsidRPr="00A644F5">
        <w:rPr>
          <w:lang w:eastAsia="zh-CN"/>
        </w:rPr>
        <w:t>all number of TBs</w:t>
      </w:r>
      <w:r w:rsidRPr="00A644F5">
        <w:rPr>
          <w:rFonts w:hint="eastAsia"/>
          <w:lang w:eastAsia="zh-CN"/>
        </w:rPr>
        <w:t xml:space="preserve"> with </w:t>
      </w:r>
      <w:r w:rsidRPr="00A644F5">
        <w:rPr>
          <w:lang w:eastAsia="zh-CN"/>
        </w:rPr>
        <w:t>NACK-only</w:t>
      </w:r>
      <w:r w:rsidRPr="00A644F5">
        <w:rPr>
          <w:rFonts w:hint="eastAsia"/>
          <w:lang w:eastAsia="zh-CN"/>
        </w:rPr>
        <w:t xml:space="preserve"> is transformed to ACK/NACK feedback to avoid dropping of SR, meanwhile avoid</w:t>
      </w:r>
      <w:r w:rsidR="00AC2CF3">
        <w:rPr>
          <w:lang w:eastAsia="zh-CN"/>
        </w:rPr>
        <w:t>ing</w:t>
      </w:r>
      <w:r w:rsidRPr="00A644F5">
        <w:rPr>
          <w:rFonts w:hint="eastAsia"/>
          <w:lang w:eastAsia="zh-CN"/>
        </w:rPr>
        <w:t xml:space="preserve"> loss of HARQ-ACK information.</w:t>
      </w:r>
    </w:p>
    <w:p w14:paraId="7197A3BB" w14:textId="77777777" w:rsidR="00B62341" w:rsidRDefault="00B62341" w:rsidP="00B62341">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HARQ-ACK feedback </w:t>
      </w:r>
      <w:r w:rsidR="00020196">
        <w:rPr>
          <w:rFonts w:ascii="Times New Roman" w:eastAsiaTheme="minorEastAsia" w:hAnsi="Times New Roman"/>
          <w:lang w:eastAsia="zh-CN"/>
        </w:rPr>
        <w:t>common</w:t>
      </w:r>
    </w:p>
    <w:p w14:paraId="59E006CD" w14:textId="29FD6E88" w:rsidR="00020196" w:rsidRDefault="002E4777" w:rsidP="00020196">
      <w:pPr>
        <w:pStyle w:val="2"/>
        <w:rPr>
          <w:rFonts w:ascii="Times New Roman" w:hAnsi="Times New Roman"/>
          <w:lang w:eastAsia="zh-CN"/>
        </w:rPr>
      </w:pPr>
      <w:r>
        <w:rPr>
          <w:rFonts w:ascii="Times New Roman" w:hAnsi="Times New Roman"/>
          <w:lang w:eastAsia="zh-CN"/>
        </w:rPr>
        <w:t>3.</w:t>
      </w:r>
      <w:r w:rsidR="00390340">
        <w:rPr>
          <w:rFonts w:ascii="Times New Roman" w:hAnsi="Times New Roman"/>
          <w:lang w:eastAsia="zh-CN"/>
        </w:rPr>
        <w:t>1</w:t>
      </w:r>
      <w:r w:rsidR="00020196" w:rsidRPr="00020196">
        <w:rPr>
          <w:rFonts w:ascii="Times New Roman" w:hAnsi="Times New Roman"/>
          <w:lang w:eastAsia="zh-CN"/>
        </w:rPr>
        <w:t xml:space="preserve"> </w:t>
      </w:r>
      <w:r w:rsidR="00020196">
        <w:rPr>
          <w:rFonts w:ascii="Times New Roman" w:hAnsi="Times New Roman"/>
          <w:lang w:eastAsia="zh-CN"/>
        </w:rPr>
        <w:t>HARQ-ACK feedback timing</w:t>
      </w:r>
    </w:p>
    <w:p w14:paraId="6D4947D9" w14:textId="66AD34CB" w:rsidR="002E2200" w:rsidRDefault="0047445F" w:rsidP="0047445F">
      <w:pPr>
        <w:jc w:val="both"/>
        <w:rPr>
          <w:lang w:eastAsia="zh-CN"/>
        </w:rPr>
      </w:pPr>
      <w:r>
        <w:rPr>
          <w:rFonts w:hint="eastAsia"/>
          <w:lang w:eastAsia="zh-CN"/>
        </w:rPr>
        <w:t>I</w:t>
      </w:r>
      <w:r>
        <w:rPr>
          <w:lang w:eastAsia="zh-CN"/>
        </w:rPr>
        <w:t xml:space="preserve">n unicast, the HARQ-ACK feedback timing for DCI format 1_0 is fixed in the specification and HARQ-ACK feedback timing for DCI format 1_1 or DCI format 1_2 can be configured by RRC signalling. In multicast, the HARQ-ACK feedback timing can be also configured by RRC signalling for DCI format 4_1 </w:t>
      </w:r>
      <w:r w:rsidR="00C83853">
        <w:rPr>
          <w:lang w:eastAsia="zh-CN"/>
        </w:rPr>
        <w:t xml:space="preserve">which is different from unicast DCI format 1_0 </w:t>
      </w:r>
      <w:r w:rsidR="00C83853">
        <w:rPr>
          <w:rFonts w:hint="eastAsia"/>
          <w:lang w:eastAsia="zh-CN"/>
        </w:rPr>
        <w:t>design</w:t>
      </w:r>
      <w:r>
        <w:rPr>
          <w:lang w:eastAsia="zh-CN"/>
        </w:rPr>
        <w:t>.</w:t>
      </w:r>
      <w:r w:rsidR="00915DC2">
        <w:rPr>
          <w:lang w:eastAsia="zh-CN"/>
        </w:rPr>
        <w:t xml:space="preserve"> But in current specification, the RRC parameter </w:t>
      </w:r>
      <w:r w:rsidR="00915DC2" w:rsidRPr="00D33B23">
        <w:rPr>
          <w:i/>
          <w:iCs/>
        </w:rPr>
        <w:t>dl-DataToUL-ACK-MulticastDciFormat4_</w:t>
      </w:r>
      <w:r w:rsidR="00915DC2">
        <w:rPr>
          <w:i/>
          <w:iCs/>
        </w:rPr>
        <w:t xml:space="preserve">1 </w:t>
      </w:r>
      <w:r w:rsidR="00915DC2" w:rsidRPr="00915DC2">
        <w:t>is used to configure the HARQ-ACK feedback timing both for DCI format 4_1 and 4_2</w:t>
      </w:r>
      <w:r w:rsidR="00C221D7">
        <w:t>.</w:t>
      </w:r>
      <w:r w:rsidR="00915DC2">
        <w:t xml:space="preserve"> </w:t>
      </w:r>
      <w:r w:rsidR="00C221D7">
        <w:t>F</w:t>
      </w:r>
      <w:r w:rsidR="00915DC2">
        <w:t>rom our un</w:t>
      </w:r>
      <w:r w:rsidR="00FA19C4">
        <w:t>der</w:t>
      </w:r>
      <w:r w:rsidR="00915DC2">
        <w:t>st</w:t>
      </w:r>
      <w:r w:rsidR="006A7335">
        <w:t>anding</w:t>
      </w:r>
      <w:r w:rsidR="00915DC2">
        <w:t xml:space="preserve">, the original RRC parameter </w:t>
      </w:r>
      <w:r w:rsidR="00915DC2" w:rsidRPr="00B06CC2">
        <w:rPr>
          <w:i/>
        </w:rPr>
        <w:t>dl-DataToUL-AC</w:t>
      </w:r>
      <w:r w:rsidR="00915DC2">
        <w:rPr>
          <w:i/>
        </w:rPr>
        <w:t>K</w:t>
      </w:r>
      <w:r w:rsidR="00915DC2" w:rsidRPr="00915DC2">
        <w:rPr>
          <w:iCs/>
        </w:rPr>
        <w:t xml:space="preserve"> </w:t>
      </w:r>
      <w:r w:rsidR="00C221D7">
        <w:rPr>
          <w:iCs/>
        </w:rPr>
        <w:t xml:space="preserve">which confined within </w:t>
      </w:r>
      <w:r w:rsidR="00C221D7" w:rsidRPr="003369BE">
        <w:rPr>
          <w:i/>
          <w:iCs/>
        </w:rPr>
        <w:t xml:space="preserve">PUCCH-Config-Multicast1 </w:t>
      </w:r>
      <w:r w:rsidR="00C221D7" w:rsidRPr="00EB6974">
        <w:t>or</w:t>
      </w:r>
      <w:r w:rsidR="00C221D7" w:rsidRPr="003369BE">
        <w:rPr>
          <w:i/>
          <w:iCs/>
        </w:rPr>
        <w:t xml:space="preserve"> PUCCH-Config-Multicast2</w:t>
      </w:r>
      <w:r w:rsidR="00C221D7">
        <w:rPr>
          <w:i/>
          <w:iCs/>
        </w:rPr>
        <w:t xml:space="preserve"> </w:t>
      </w:r>
      <w:r w:rsidR="00915DC2">
        <w:rPr>
          <w:iCs/>
        </w:rPr>
        <w:t>is</w:t>
      </w:r>
      <w:r w:rsidR="00915DC2" w:rsidRPr="00915DC2">
        <w:rPr>
          <w:iCs/>
        </w:rPr>
        <w:t xml:space="preserve"> used </w:t>
      </w:r>
      <w:r w:rsidR="00915DC2">
        <w:rPr>
          <w:iCs/>
        </w:rPr>
        <w:t xml:space="preserve">to configure the </w:t>
      </w:r>
      <w:r w:rsidR="00915DC2">
        <w:rPr>
          <w:lang w:eastAsia="zh-CN"/>
        </w:rPr>
        <w:t xml:space="preserve">HARQ-ACK feedback timing for DCI format 4_2 similar </w:t>
      </w:r>
      <w:r w:rsidR="00DF24D2">
        <w:rPr>
          <w:lang w:eastAsia="zh-CN"/>
        </w:rPr>
        <w:t xml:space="preserve">the HARQ-ACK feedback timing configuration </w:t>
      </w:r>
      <w:r w:rsidR="00915DC2">
        <w:rPr>
          <w:lang w:eastAsia="zh-CN"/>
        </w:rPr>
        <w:t xml:space="preserve">to DCI format 1_1. </w:t>
      </w:r>
      <w:r w:rsidR="002E2200">
        <w:rPr>
          <w:lang w:eastAsia="zh-CN"/>
        </w:rPr>
        <w:t>I</w:t>
      </w:r>
      <w:r w:rsidR="002E2200">
        <w:rPr>
          <w:rFonts w:hint="eastAsia"/>
          <w:lang w:eastAsia="zh-CN"/>
        </w:rPr>
        <w:t>n</w:t>
      </w:r>
      <w:r w:rsidR="002E2200">
        <w:rPr>
          <w:lang w:eastAsia="zh-CN"/>
        </w:rPr>
        <w:t xml:space="preserve"> addition, </w:t>
      </w:r>
      <w:r w:rsidR="002E2200" w:rsidRPr="00B06CC2">
        <w:rPr>
          <w:i/>
        </w:rPr>
        <w:t>dl-DataToUL-AC</w:t>
      </w:r>
      <w:r w:rsidR="002E2200">
        <w:rPr>
          <w:i/>
        </w:rPr>
        <w:t xml:space="preserve">K </w:t>
      </w:r>
      <w:r w:rsidR="002E2200" w:rsidRPr="002E2200">
        <w:rPr>
          <w:iCs/>
        </w:rPr>
        <w:t>is</w:t>
      </w:r>
      <w:r w:rsidR="002E2200">
        <w:rPr>
          <w:iCs/>
        </w:rPr>
        <w:t xml:space="preserve"> also used for DCI format 4_2</w:t>
      </w:r>
      <w:r w:rsidR="00107DE0">
        <w:rPr>
          <w:iCs/>
        </w:rPr>
        <w:t xml:space="preserve"> in TS 38.212</w:t>
      </w:r>
      <w:r w:rsidR="002E2200">
        <w:rPr>
          <w:iCs/>
        </w:rPr>
        <w:t xml:space="preserve"> as the following:</w:t>
      </w:r>
    </w:p>
    <w:p w14:paraId="1C6EC4D9" w14:textId="7C37A908" w:rsidR="002E2200" w:rsidRPr="005D0405" w:rsidRDefault="003369BE" w:rsidP="005D0405">
      <w:pPr>
        <w:pStyle w:val="B1"/>
        <w:rPr>
          <w:i/>
          <w:iCs/>
        </w:rPr>
      </w:pPr>
      <w:r>
        <w:rPr>
          <w:i/>
          <w:iCs/>
        </w:rPr>
        <w:t>“</w:t>
      </w:r>
      <w:r w:rsidR="002E2200" w:rsidRPr="003369BE">
        <w:rPr>
          <w:i/>
          <w:iCs/>
        </w:rPr>
        <w:t>-</w:t>
      </w:r>
      <w:r w:rsidR="002E2200" w:rsidRPr="003369BE">
        <w:rPr>
          <w:i/>
          <w:iCs/>
        </w:rPr>
        <w:tab/>
      </w:r>
      <w:r w:rsidR="002E2200" w:rsidRPr="003369BE">
        <w:rPr>
          <w:i/>
          <w:iCs/>
          <w:lang w:eastAsia="zh-CN"/>
        </w:rPr>
        <w:t>PDSCH-to-HARQ_feedback timing indicator</w:t>
      </w:r>
      <w:r w:rsidR="002E2200" w:rsidRPr="003369BE">
        <w:rPr>
          <w:i/>
          <w:iCs/>
        </w:rPr>
        <w:t xml:space="preserve"> – </w:t>
      </w:r>
      <w:r w:rsidR="002E2200" w:rsidRPr="003369BE">
        <w:rPr>
          <w:i/>
          <w:iCs/>
          <w:lang w:eastAsia="zh-CN"/>
        </w:rPr>
        <w:t>0, 1, 2, or 3</w:t>
      </w:r>
      <w:r w:rsidR="002E2200" w:rsidRPr="003369BE">
        <w:rPr>
          <w:i/>
          <w:iCs/>
        </w:rPr>
        <w:t xml:space="preserve"> bit</w:t>
      </w:r>
      <w:r w:rsidR="002E2200" w:rsidRPr="003369BE">
        <w:rPr>
          <w:i/>
          <w:iCs/>
          <w:lang w:eastAsia="zh-CN"/>
        </w:rPr>
        <w:t xml:space="preserve">s as defined in Clause 9.2.3 of [5, TS 38.213]. The bitwidth for this field is determined as </w:t>
      </w: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002E2200" w:rsidRPr="003369BE">
        <w:rPr>
          <w:i/>
          <w:iCs/>
          <w:lang w:eastAsia="zh-CN"/>
        </w:rPr>
        <w:t xml:space="preserve"> </w:t>
      </w:r>
      <w:r w:rsidR="002E2200" w:rsidRPr="003369BE">
        <w:rPr>
          <w:i/>
          <w:iCs/>
        </w:rPr>
        <w:t xml:space="preserve">bits, where I is the number of </w:t>
      </w:r>
      <w:r w:rsidR="002E2200" w:rsidRPr="003369BE">
        <w:rPr>
          <w:i/>
          <w:iCs/>
          <w:lang w:eastAsia="zh-CN"/>
        </w:rPr>
        <w:t>entries</w:t>
      </w:r>
      <w:r w:rsidR="002E2200" w:rsidRPr="003369BE">
        <w:rPr>
          <w:i/>
          <w:iCs/>
        </w:rPr>
        <w:t xml:space="preserve"> in the higher layer parameter</w:t>
      </w:r>
      <w:r w:rsidR="002E2200" w:rsidRPr="003369BE">
        <w:rPr>
          <w:i/>
          <w:iCs/>
          <w:lang w:eastAsia="zh-CN"/>
        </w:rPr>
        <w:t xml:space="preserve"> </w:t>
      </w:r>
      <w:r w:rsidR="002E2200" w:rsidRPr="003369BE">
        <w:rPr>
          <w:b/>
          <w:bCs/>
          <w:i/>
          <w:iCs/>
        </w:rPr>
        <w:t>dl-DataToUL-ACK</w:t>
      </w:r>
      <w:r w:rsidR="002E2200" w:rsidRPr="003369BE">
        <w:rPr>
          <w:i/>
          <w:iCs/>
        </w:rPr>
        <w:t xml:space="preserve"> in PUCCH-Config-Multicast1 if configured or PUCCH-Config-Multicast2 if configured; otherwise, I is the number of entries in the higher layer parameter dl-DataToUL-ACK in PUCCH-Config.</w:t>
      </w:r>
      <w:r>
        <w:rPr>
          <w:i/>
          <w:iCs/>
        </w:rPr>
        <w:t>”</w:t>
      </w:r>
    </w:p>
    <w:p w14:paraId="0271C663" w14:textId="1B31C9D5" w:rsidR="00BD05DE" w:rsidRDefault="00915DC2" w:rsidP="0047445F">
      <w:pPr>
        <w:jc w:val="both"/>
        <w:rPr>
          <w:lang w:eastAsia="zh-CN"/>
        </w:rPr>
      </w:pPr>
      <w:r>
        <w:rPr>
          <w:lang w:eastAsia="zh-CN"/>
        </w:rPr>
        <w:t>Thus, we suggest the following TP</w:t>
      </w:r>
      <w:r w:rsidR="00C0316A">
        <w:rPr>
          <w:lang w:eastAsia="zh-CN"/>
        </w:rPr>
        <w:t>s</w:t>
      </w:r>
      <w:r w:rsidR="00BD4632">
        <w:rPr>
          <w:lang w:eastAsia="zh-CN"/>
        </w:rPr>
        <w:t xml:space="preserve"> to clarify </w:t>
      </w:r>
      <w:r w:rsidR="00BD4632" w:rsidRPr="00BD4632">
        <w:rPr>
          <w:i/>
          <w:iCs/>
          <w:lang w:eastAsia="zh-CN"/>
        </w:rPr>
        <w:t>dl-DataToUL-ACK</w:t>
      </w:r>
      <w:r w:rsidR="00BD4632" w:rsidRPr="00BD4632">
        <w:rPr>
          <w:lang w:eastAsia="zh-CN"/>
        </w:rPr>
        <w:t xml:space="preserve"> is used to configure the HARQ-ACK timing for DCI format 4_2</w:t>
      </w:r>
      <w:r w:rsidR="00C0316A">
        <w:rPr>
          <w:lang w:eastAsia="zh-CN"/>
        </w:rPr>
        <w:t>, which one is the description of HARQ-ACK feedback timing configuration in TS 38.213 section 9.2.3 and the another is the K1 list component in type-1 HARQ-ACK codebook construction in TS 38.213 section 9.1.2.1</w:t>
      </w:r>
      <w:r w:rsidR="00B70F3A">
        <w:rPr>
          <w:rFonts w:hint="eastAsia"/>
          <w:lang w:eastAsia="zh-CN"/>
        </w:rPr>
        <w:t>.</w:t>
      </w:r>
    </w:p>
    <w:p w14:paraId="61D46442" w14:textId="7DBF9D20" w:rsidR="00BD05DE" w:rsidRDefault="007A2A24" w:rsidP="00A76E58">
      <w:pPr>
        <w:jc w:val="both"/>
        <w:rPr>
          <w:b/>
          <w:bCs/>
          <w:lang w:eastAsia="zh-CN"/>
        </w:rPr>
      </w:pPr>
      <w:r>
        <w:rPr>
          <w:b/>
          <w:bCs/>
          <w:lang w:eastAsia="zh-CN"/>
        </w:rPr>
        <w:t xml:space="preserve">Proposal </w:t>
      </w:r>
      <w:r w:rsidR="00447220">
        <w:rPr>
          <w:b/>
          <w:bCs/>
          <w:lang w:eastAsia="zh-CN"/>
        </w:rPr>
        <w:t>3</w:t>
      </w:r>
      <w:r w:rsidR="0074168E">
        <w:rPr>
          <w:b/>
          <w:bCs/>
          <w:lang w:eastAsia="zh-CN"/>
        </w:rPr>
        <w:t xml:space="preserve">. </w:t>
      </w:r>
      <w:r w:rsidR="007525B3" w:rsidRPr="003369BE">
        <w:rPr>
          <w:b/>
          <w:bCs/>
          <w:i/>
          <w:iCs/>
        </w:rPr>
        <w:t>dl-DataToUL-ACK</w:t>
      </w:r>
      <w:r w:rsidR="007525B3">
        <w:rPr>
          <w:b/>
          <w:bCs/>
          <w:lang w:eastAsia="zh-CN"/>
        </w:rPr>
        <w:t xml:space="preserve"> is used to configure the HARQ-ACK timing for DCI format 4_2 and t</w:t>
      </w:r>
      <w:r w:rsidR="000A2EBD">
        <w:rPr>
          <w:b/>
          <w:bCs/>
          <w:lang w:eastAsia="zh-CN"/>
        </w:rPr>
        <w:t>he</w:t>
      </w:r>
      <w:r w:rsidR="0074168E">
        <w:rPr>
          <w:b/>
          <w:bCs/>
          <w:lang w:eastAsia="zh-CN"/>
        </w:rPr>
        <w:t xml:space="preserve"> </w:t>
      </w:r>
      <w:r w:rsidR="00105DD8" w:rsidRPr="00A32D01">
        <w:rPr>
          <w:rFonts w:hint="eastAsia"/>
          <w:b/>
          <w:bCs/>
          <w:lang w:eastAsia="zh-CN"/>
        </w:rPr>
        <w:t>T</w:t>
      </w:r>
      <w:r w:rsidR="00105DD8" w:rsidRPr="00A32D01">
        <w:rPr>
          <w:b/>
          <w:bCs/>
          <w:lang w:eastAsia="zh-CN"/>
        </w:rPr>
        <w:t>P</w:t>
      </w:r>
      <w:r w:rsidR="000A2EBD">
        <w:rPr>
          <w:b/>
          <w:bCs/>
          <w:lang w:eastAsia="zh-CN"/>
        </w:rPr>
        <w:t xml:space="preserve"> suggestion</w:t>
      </w:r>
      <w:r w:rsidR="007525B3">
        <w:rPr>
          <w:b/>
          <w:bCs/>
          <w:lang w:eastAsia="zh-CN"/>
        </w:rPr>
        <w:t>s</w:t>
      </w:r>
      <w:r w:rsidR="00105DD8" w:rsidRPr="00A32D01">
        <w:rPr>
          <w:b/>
          <w:bCs/>
          <w:lang w:eastAsia="zh-CN"/>
        </w:rPr>
        <w:t xml:space="preserve"> </w:t>
      </w:r>
      <w:r w:rsidR="007525B3">
        <w:rPr>
          <w:b/>
          <w:bCs/>
          <w:lang w:eastAsia="zh-CN"/>
        </w:rPr>
        <w:t>are</w:t>
      </w:r>
      <w:r w:rsidR="000A2EBD">
        <w:rPr>
          <w:b/>
          <w:bCs/>
          <w:lang w:eastAsia="zh-CN"/>
        </w:rPr>
        <w:t xml:space="preserve"> as the following</w:t>
      </w:r>
      <w:r w:rsidR="0074168E">
        <w:rPr>
          <w:b/>
          <w:bCs/>
          <w:lang w:eastAsia="zh-CN"/>
        </w:rPr>
        <w:t>:</w:t>
      </w:r>
    </w:p>
    <w:p w14:paraId="5EBBEF02" w14:textId="52C12FF8" w:rsidR="007525B3" w:rsidRPr="007525B3" w:rsidRDefault="007525B3" w:rsidP="00BD05DE">
      <w:pPr>
        <w:rPr>
          <w:b/>
          <w:bCs/>
          <w:lang w:eastAsia="zh-CN"/>
        </w:rPr>
      </w:pPr>
      <w:r w:rsidRPr="00A32D01">
        <w:rPr>
          <w:b/>
          <w:bCs/>
          <w:lang w:eastAsia="zh-CN"/>
        </w:rPr>
        <w:t>TS 38.2</w:t>
      </w:r>
      <w:r>
        <w:rPr>
          <w:b/>
          <w:bCs/>
          <w:lang w:eastAsia="zh-CN"/>
        </w:rPr>
        <w:t>13</w:t>
      </w:r>
      <w:r w:rsidRPr="00A32D01">
        <w:rPr>
          <w:b/>
          <w:bCs/>
          <w:lang w:eastAsia="zh-CN"/>
        </w:rPr>
        <w:t xml:space="preserve"> section </w:t>
      </w:r>
      <w:r>
        <w:rPr>
          <w:b/>
          <w:bCs/>
          <w:lang w:eastAsia="zh-CN"/>
        </w:rPr>
        <w:t>9.2.3</w:t>
      </w:r>
      <w:r w:rsidR="00D64368">
        <w:rPr>
          <w:b/>
          <w:bCs/>
          <w:lang w:eastAsia="zh-CN"/>
        </w:rPr>
        <w:t>:</w:t>
      </w:r>
    </w:p>
    <w:p w14:paraId="2C171CD5" w14:textId="77777777" w:rsidR="00BD05DE" w:rsidRPr="00BD05DE" w:rsidRDefault="00BD05DE" w:rsidP="00BD05DE">
      <w:pPr>
        <w:jc w:val="center"/>
        <w:rPr>
          <w:rFonts w:eastAsia="MS Mincho"/>
        </w:rPr>
      </w:pPr>
      <w:r w:rsidRPr="00473269">
        <w:rPr>
          <w:rStyle w:val="aff6"/>
          <w:color w:val="0070C0"/>
        </w:rPr>
        <w:t>&lt;</w:t>
      </w:r>
      <w:r w:rsidRPr="00473269">
        <w:rPr>
          <w:color w:val="0070C0"/>
        </w:rPr>
        <w:t>Unchanged text is omitted&gt;</w:t>
      </w:r>
    </w:p>
    <w:p w14:paraId="0DB9F498" w14:textId="3A15B6F1" w:rsidR="00BD05DE" w:rsidRPr="00B06CC2" w:rsidRDefault="00BD05DE" w:rsidP="00BD05DE">
      <w:r w:rsidRPr="00B06CC2">
        <w:t xml:space="preserve">For DCI format 1_0, the PDSCH-to-HARQ_feedback timing indicator field values map to {1, 2, 3, 4, 5, 6, 7, 8}. For a </w:t>
      </w:r>
      <w:r>
        <w:t xml:space="preserve">unicast </w:t>
      </w:r>
      <w:r w:rsidRPr="00B06CC2">
        <w:t xml:space="preserve">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B06CC2">
        <w:rPr>
          <w:i/>
        </w:rPr>
        <w:t>dl-DataToUL-ACK</w:t>
      </w:r>
      <w:r w:rsidRPr="00B06CC2">
        <w:rPr>
          <w:iCs/>
        </w:rPr>
        <w:t xml:space="preserve">, </w:t>
      </w:r>
      <w:r w:rsidRPr="00B06CC2">
        <w:rPr>
          <w:i/>
        </w:rPr>
        <w:t>dl-DataToUL-ACK-r16</w:t>
      </w:r>
      <w:r w:rsidRPr="00B06CC2">
        <w:rPr>
          <w:iCs/>
        </w:rPr>
        <w:t xml:space="preserve">, </w:t>
      </w:r>
      <w:r w:rsidRPr="00B06CC2">
        <w:t xml:space="preserve">or </w:t>
      </w:r>
      <w:r w:rsidRPr="00B06CC2">
        <w:rPr>
          <w:i/>
        </w:rPr>
        <w:t>dl-DataToUL-ACKForDCIFormat1_2</w:t>
      </w:r>
      <w:r w:rsidRPr="00B06CC2">
        <w:t xml:space="preserve">, as defined in Table 9.2.3-1. For </w:t>
      </w:r>
      <w:r w:rsidRPr="00431F38">
        <w:rPr>
          <w:strike/>
          <w:color w:val="FF0000"/>
        </w:rPr>
        <w:t xml:space="preserve">multicast </w:t>
      </w:r>
      <w:r w:rsidRPr="00B06CC2">
        <w:t>DCI format</w:t>
      </w:r>
      <w:r w:rsidRPr="00431F38">
        <w:rPr>
          <w:strike/>
          <w:color w:val="FF0000"/>
        </w:rPr>
        <w:t>s</w:t>
      </w:r>
      <w:r w:rsidR="00431F38">
        <w:rPr>
          <w:color w:val="FF0000"/>
        </w:rPr>
        <w:t xml:space="preserve"> </w:t>
      </w:r>
      <w:r w:rsidR="0082287C" w:rsidRPr="00431F38">
        <w:rPr>
          <w:color w:val="FF0000"/>
        </w:rPr>
        <w:t>4_1</w:t>
      </w:r>
      <w:r w:rsidRPr="00B06CC2">
        <w:t xml:space="preserve">, the PDSCH-to-HARQ_feedback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 </w:t>
      </w:r>
      <w:r w:rsidR="0082287C" w:rsidRPr="00431F38">
        <w:rPr>
          <w:color w:val="FF0000"/>
        </w:rPr>
        <w:t xml:space="preserve">For DCI format 4_2, the PDSCH-to-HARQ_feedback timing indicator field values are provided by </w:t>
      </w:r>
      <w:r w:rsidR="0082287C" w:rsidRPr="00431F38">
        <w:rPr>
          <w:i/>
          <w:iCs/>
          <w:color w:val="FF0000"/>
        </w:rPr>
        <w:t>dl-DataToUL-ACK</w:t>
      </w:r>
      <w:r w:rsidR="0082287C" w:rsidRPr="00431F38">
        <w:rPr>
          <w:color w:val="FF0000"/>
        </w:rPr>
        <w:t>.</w:t>
      </w:r>
    </w:p>
    <w:p w14:paraId="31E91D32" w14:textId="77777777" w:rsidR="00BD05DE" w:rsidRDefault="00BD05DE" w:rsidP="00BD05DE">
      <w:pPr>
        <w:jc w:val="center"/>
        <w:rPr>
          <w:color w:val="0070C0"/>
        </w:rPr>
      </w:pPr>
      <w:r w:rsidRPr="00473269">
        <w:rPr>
          <w:rStyle w:val="aff6"/>
          <w:color w:val="0070C0"/>
        </w:rPr>
        <w:t>&lt;</w:t>
      </w:r>
      <w:r w:rsidRPr="00473269">
        <w:rPr>
          <w:color w:val="0070C0"/>
        </w:rPr>
        <w:t>Unchanged text is omitted&gt;</w:t>
      </w:r>
    </w:p>
    <w:p w14:paraId="64D4CAD1" w14:textId="782144D7" w:rsidR="00ED7543" w:rsidRPr="000C6CBC" w:rsidRDefault="00ED7543" w:rsidP="00ED7543">
      <w:pPr>
        <w:rPr>
          <w:b/>
          <w:bCs/>
          <w:lang w:eastAsia="zh-CN"/>
        </w:rPr>
      </w:pPr>
      <w:r w:rsidRPr="00A32D01">
        <w:rPr>
          <w:b/>
          <w:bCs/>
          <w:lang w:eastAsia="zh-CN"/>
        </w:rPr>
        <w:t>TS 38.2</w:t>
      </w:r>
      <w:r>
        <w:rPr>
          <w:b/>
          <w:bCs/>
          <w:lang w:eastAsia="zh-CN"/>
        </w:rPr>
        <w:t>13</w:t>
      </w:r>
      <w:r w:rsidRPr="00A32D01">
        <w:rPr>
          <w:b/>
          <w:bCs/>
          <w:lang w:eastAsia="zh-CN"/>
        </w:rPr>
        <w:t xml:space="preserve"> section </w:t>
      </w:r>
      <w:r>
        <w:rPr>
          <w:b/>
          <w:bCs/>
          <w:lang w:eastAsia="zh-CN"/>
        </w:rPr>
        <w:t>9.1.2.1</w:t>
      </w:r>
      <w:r w:rsidR="00B46469">
        <w:rPr>
          <w:b/>
          <w:bCs/>
          <w:lang w:eastAsia="zh-CN"/>
        </w:rPr>
        <w:t>:</w:t>
      </w:r>
    </w:p>
    <w:p w14:paraId="5275A105" w14:textId="77777777" w:rsidR="00ED7543" w:rsidRPr="00396A53" w:rsidRDefault="00ED7543" w:rsidP="00396A53">
      <w:pPr>
        <w:jc w:val="center"/>
        <w:rPr>
          <w:rFonts w:eastAsia="MS Mincho"/>
        </w:rPr>
      </w:pPr>
      <w:r w:rsidRPr="00473269">
        <w:rPr>
          <w:rStyle w:val="aff6"/>
          <w:color w:val="0070C0"/>
        </w:rPr>
        <w:t>&lt;</w:t>
      </w:r>
      <w:r w:rsidRPr="00473269">
        <w:rPr>
          <w:color w:val="0070C0"/>
        </w:rPr>
        <w:t>Unchanged text is omitted&gt;</w:t>
      </w:r>
    </w:p>
    <w:p w14:paraId="05AF28A4" w14:textId="77777777" w:rsidR="00ED7543" w:rsidRPr="00B06CC2" w:rsidRDefault="00ED7543" w:rsidP="00ED7543">
      <w:pPr>
        <w:pStyle w:val="B2"/>
        <w:rPr>
          <w:rFonts w:eastAsia="Gulim"/>
        </w:rPr>
      </w:pPr>
      <w:r w:rsidRPr="00B06CC2">
        <w:rPr>
          <w:rFonts w:eastAsia="Gulim"/>
        </w:rPr>
        <w:t>e)</w:t>
      </w:r>
      <w:r w:rsidRPr="00B06CC2">
        <w:rPr>
          <w:rFonts w:eastAsia="Gulim"/>
        </w:rPr>
        <w:tab/>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2BB6DDAB" w14:textId="77777777" w:rsidR="00ED7543" w:rsidRDefault="00ED7543" w:rsidP="00ED7543">
      <w:pPr>
        <w:pStyle w:val="B1"/>
        <w:ind w:left="1170"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is not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rPr>
          <w:rFonts w:eastAsia="Gulim"/>
        </w:rPr>
        <w:t xml:space="preserve">by the union of </w:t>
      </w:r>
      <w:r w:rsidR="0066139C" w:rsidRPr="00431F38">
        <w:rPr>
          <w:i/>
          <w:iCs/>
          <w:color w:val="FF0000"/>
        </w:rPr>
        <w:t>dl-DataToUL-ACK</w:t>
      </w:r>
      <w:r w:rsidR="0066139C" w:rsidRPr="00431F38">
        <w:rPr>
          <w:rFonts w:eastAsia="Gulim"/>
          <w:color w:val="FF0000"/>
        </w:rPr>
        <w:t xml:space="preserve"> </w:t>
      </w:r>
      <w:r w:rsidR="0066139C" w:rsidRPr="00431F38">
        <w:rPr>
          <w:rFonts w:hint="eastAsia"/>
          <w:color w:val="FF0000"/>
        </w:rPr>
        <w:t>and</w:t>
      </w:r>
      <w:r w:rsidR="0066139C" w:rsidRPr="0066139C">
        <w:t xml:space="preserve"> </w:t>
      </w:r>
      <w:r w:rsidRPr="00B06CC2">
        <w:rPr>
          <w:rFonts w:eastAsia="Gulim"/>
          <w:i/>
          <w:iCs/>
        </w:rPr>
        <w:t>dl-DataToUL-ACK</w:t>
      </w:r>
      <w:r>
        <w:rPr>
          <w:rFonts w:eastAsia="Gulim"/>
          <w:i/>
          <w:iCs/>
        </w:rPr>
        <w:t>-ForDCI Format4_1</w:t>
      </w:r>
    </w:p>
    <w:p w14:paraId="2162A48B" w14:textId="037E2AF7" w:rsidR="00ED7543" w:rsidRPr="00B06CC2" w:rsidRDefault="00ED7543" w:rsidP="00ED7543">
      <w:pPr>
        <w:pStyle w:val="B1"/>
        <w:ind w:left="1455"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w:t>
      </w:r>
      <w:r>
        <w:rPr>
          <w:rFonts w:eastAsia="Gulim"/>
        </w:rPr>
        <w:t xml:space="preserve">is not provided </w:t>
      </w:r>
      <w:r w:rsidRPr="00B06CC2">
        <w:rPr>
          <w:rFonts w:eastAsia="Gulim"/>
          <w:i/>
          <w:iCs/>
        </w:rPr>
        <w:t>dl-DataToUL-ACK</w:t>
      </w:r>
      <w:r>
        <w:rPr>
          <w:rFonts w:eastAsia="Gulim"/>
          <w:i/>
          <w:iCs/>
        </w:rPr>
        <w:t>-ForDCI Format4_1</w:t>
      </w:r>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w:t>
      </w:r>
      <w:r w:rsidR="00004FB3">
        <w:rPr>
          <w:lang w:eastAsia="zh-CN"/>
        </w:rPr>
        <w:t xml:space="preserve"> </w:t>
      </w:r>
      <w:r w:rsidR="00004FB3" w:rsidRPr="00431F38">
        <w:rPr>
          <w:rFonts w:hint="eastAsia"/>
          <w:color w:val="FF0000"/>
          <w:lang w:eastAsia="zh-CN"/>
        </w:rPr>
        <w:t>uni</w:t>
      </w:r>
      <w:r w:rsidR="00004FB3" w:rsidRPr="00431F38">
        <w:rPr>
          <w:color w:val="FF0000"/>
          <w:lang w:eastAsia="zh-CN"/>
        </w:rPr>
        <w:t xml:space="preserve">on of </w:t>
      </w:r>
      <w:r w:rsidR="00004FB3" w:rsidRPr="00431F38">
        <w:rPr>
          <w:i/>
          <w:iCs/>
          <w:color w:val="FF0000"/>
        </w:rPr>
        <w:t>dl-DataToUL-ACK</w:t>
      </w:r>
      <w:r w:rsidR="00004FB3" w:rsidRPr="00431F38">
        <w:rPr>
          <w:rFonts w:eastAsia="Gulim"/>
          <w:color w:val="FF0000"/>
        </w:rPr>
        <w:t xml:space="preserve"> </w:t>
      </w:r>
      <w:r w:rsidR="00004FB3" w:rsidRPr="00431F38">
        <w:rPr>
          <w:rFonts w:hint="eastAsia"/>
          <w:color w:val="FF0000"/>
        </w:rPr>
        <w:t>and</w:t>
      </w:r>
      <w:r w:rsidRPr="00B06CC2">
        <w:rPr>
          <w:lang w:eastAsia="zh-CN"/>
        </w:rPr>
        <w:t xml:space="preserve"> slot timing values {1, 2, 3, 4, 5, 6, 7, 8}</w:t>
      </w:r>
      <w:r>
        <w:rPr>
          <w:rFonts w:eastAsia="Gulim"/>
        </w:rPr>
        <w:t xml:space="preserve"> </w:t>
      </w:r>
    </w:p>
    <w:p w14:paraId="604F1D8B" w14:textId="77777777" w:rsidR="00ED7543" w:rsidRPr="00B06CC2" w:rsidRDefault="00ED7543" w:rsidP="00ED7543">
      <w:pPr>
        <w:pStyle w:val="B1"/>
        <w:ind w:left="1170"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is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the UE</w:t>
      </w:r>
    </w:p>
    <w:p w14:paraId="562D4E69" w14:textId="65AC2CB3" w:rsidR="00ED7543" w:rsidRPr="00B06CC2" w:rsidRDefault="00ED7543" w:rsidP="00ED7543">
      <w:pPr>
        <w:pStyle w:val="B1"/>
        <w:ind w:left="1455" w:hanging="319"/>
        <w:rPr>
          <w:lang w:val="en-US"/>
        </w:rPr>
      </w:pPr>
      <w:r w:rsidRPr="00B06CC2">
        <w:t>-</w:t>
      </w:r>
      <w:r w:rsidRPr="00B06CC2">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t>
            </m:r>
            <m:r>
              <w:rPr>
                <w:rFonts w:ascii="Cambria Math" w:hAnsi="Cambria Math"/>
                <w:lang w:eastAsia="zh-CN"/>
              </w:rPr>
              <m:t>\</m:t>
            </m:r>
            <m:r>
              <m:rPr>
                <m:sty m:val="p"/>
              </m:rPr>
              <w:rPr>
                <w:rFonts w:ascii="Cambria Math" w:hAnsi="Cambria Math"/>
              </w:rPr>
              <m:t>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r>
              <w:rPr>
                <w:rFonts w:ascii="Cambria Math" w:hAnsi="Cambria Math"/>
                <w:lang w:eastAsia="zh-CN"/>
              </w:rPr>
              <m:t>\</m:t>
            </m:r>
            <m:r>
              <m:rPr>
                <m:sty m:val="p"/>
              </m:rPr>
              <w:rPr>
                <w:rFonts w:ascii="Cambria Math" w:hAnsi="Cambria Math"/>
              </w:rPr>
              <m:t>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17321F68" w14:textId="0F24D84D" w:rsidR="000F1424" w:rsidRPr="001C5E84" w:rsidRDefault="000803D1" w:rsidP="001C5E84">
      <w:pPr>
        <w:jc w:val="center"/>
        <w:rPr>
          <w:rFonts w:eastAsia="MS Mincho"/>
          <w:color w:val="0070C0"/>
        </w:rPr>
      </w:pPr>
      <w:r w:rsidRPr="00473269">
        <w:rPr>
          <w:rStyle w:val="aff6"/>
          <w:color w:val="0070C0"/>
        </w:rPr>
        <w:t>&lt;</w:t>
      </w:r>
      <w:r w:rsidRPr="00473269">
        <w:rPr>
          <w:color w:val="0070C0"/>
        </w:rPr>
        <w:t>Unchanged text is omitted&gt;</w:t>
      </w:r>
    </w:p>
    <w:p w14:paraId="339C2D64" w14:textId="0572F9B9" w:rsidR="000F1424" w:rsidRDefault="00390340" w:rsidP="000F1424">
      <w:pPr>
        <w:pStyle w:val="2"/>
        <w:rPr>
          <w:rFonts w:ascii="Times New Roman" w:hAnsi="Times New Roman"/>
          <w:lang w:eastAsia="zh-CN"/>
        </w:rPr>
      </w:pPr>
      <w:r>
        <w:rPr>
          <w:rFonts w:ascii="Times New Roman" w:hAnsi="Times New Roman"/>
          <w:lang w:eastAsia="zh-CN"/>
        </w:rPr>
        <w:t>3</w:t>
      </w:r>
      <w:r w:rsidR="000F1424">
        <w:rPr>
          <w:rFonts w:ascii="Times New Roman" w:hAnsi="Times New Roman"/>
          <w:lang w:eastAsia="zh-CN"/>
        </w:rPr>
        <w:t>.2</w:t>
      </w:r>
      <w:r w:rsidR="000F1424" w:rsidRPr="003A0121">
        <w:rPr>
          <w:rFonts w:ascii="Times New Roman" w:hAnsi="Times New Roman"/>
          <w:lang w:eastAsia="zh-CN"/>
        </w:rPr>
        <w:t xml:space="preserve"> </w:t>
      </w:r>
      <w:r w:rsidR="000F1424">
        <w:rPr>
          <w:rFonts w:ascii="Times New Roman" w:hAnsi="Times New Roman"/>
          <w:lang w:eastAsia="zh-CN"/>
        </w:rPr>
        <w:t>F</w:t>
      </w:r>
      <w:r w:rsidR="000F1424" w:rsidRPr="00B06D31">
        <w:rPr>
          <w:rFonts w:ascii="Times New Roman" w:hAnsi="Times New Roman"/>
          <w:lang w:eastAsia="zh-CN"/>
        </w:rPr>
        <w:t>allback operation for Type-1 HARQ-ACK codebook</w:t>
      </w:r>
    </w:p>
    <w:p w14:paraId="0C15FD53" w14:textId="17E6F014" w:rsidR="00E72D97" w:rsidRDefault="00E72D97" w:rsidP="00B86440">
      <w:pPr>
        <w:jc w:val="both"/>
        <w:rPr>
          <w:lang w:eastAsia="zh-CN"/>
        </w:rPr>
      </w:pPr>
      <w:r>
        <w:rPr>
          <w:rFonts w:hint="eastAsia"/>
          <w:lang w:eastAsia="zh-CN"/>
        </w:rPr>
        <w:t>Last RAN1 meeting agreed to e</w:t>
      </w:r>
      <w:r>
        <w:rPr>
          <w:lang w:eastAsia="zh-CN"/>
        </w:rPr>
        <w:t>xtend</w:t>
      </w:r>
      <w:r w:rsidRPr="005D1561">
        <w:rPr>
          <w:lang w:eastAsia="zh-CN"/>
        </w:rPr>
        <w:t xml:space="preserve"> the fallback operation for Type-1 HARQ-ACK codebook to multicast PDSCH receptions</w:t>
      </w:r>
      <w:r w:rsidR="00B86440">
        <w:rPr>
          <w:lang w:eastAsia="zh-CN"/>
        </w:rPr>
        <w:t xml:space="preserve"> [4]</w:t>
      </w:r>
      <w:r w:rsidRPr="005D1561">
        <w:rPr>
          <w:lang w:eastAsia="zh-CN"/>
        </w:rPr>
        <w:t>.</w:t>
      </w:r>
      <w:r>
        <w:rPr>
          <w:rFonts w:hint="eastAsia"/>
          <w:lang w:eastAsia="zh-CN"/>
        </w:rPr>
        <w:t xml:space="preserve"> </w:t>
      </w:r>
    </w:p>
    <w:p w14:paraId="67A41B61" w14:textId="77777777" w:rsidR="00E72D97" w:rsidRPr="004F1AE0" w:rsidRDefault="00E72D97" w:rsidP="00E72D97">
      <w:pPr>
        <w:rPr>
          <w:b/>
          <w:bCs/>
          <w:lang w:eastAsia="x-none"/>
        </w:rPr>
      </w:pPr>
      <w:r w:rsidRPr="004F1AE0">
        <w:rPr>
          <w:b/>
          <w:bCs/>
          <w:highlight w:val="green"/>
          <w:lang w:eastAsia="x-none"/>
        </w:rPr>
        <w:lastRenderedPageBreak/>
        <w:t>Agreement</w:t>
      </w:r>
    </w:p>
    <w:p w14:paraId="1DBB51ED" w14:textId="77777777" w:rsidR="00E72D97" w:rsidRPr="00F72E1B" w:rsidRDefault="00E72D97" w:rsidP="00E72D97">
      <w:pPr>
        <w:contextualSpacing/>
        <w:rPr>
          <w:rFonts w:eastAsia="等线"/>
          <w:lang w:eastAsia="zh-CN"/>
        </w:rPr>
      </w:pPr>
      <w:r w:rsidRPr="00F72E1B">
        <w:rPr>
          <w:rFonts w:eastAsia="等线"/>
          <w:lang w:eastAsia="zh-CN"/>
        </w:rPr>
        <w:t xml:space="preserve">Extending the </w:t>
      </w:r>
      <w:bookmarkStart w:id="5" w:name="_Hlk94198749"/>
      <w:r w:rsidRPr="005162E2">
        <w:rPr>
          <w:rFonts w:eastAsia="MS Mincho"/>
        </w:rPr>
        <w:t xml:space="preserve">fallback </w:t>
      </w:r>
      <w:r w:rsidRPr="00F72E1B">
        <w:rPr>
          <w:rFonts w:eastAsia="等线"/>
          <w:lang w:eastAsia="zh-CN"/>
        </w:rPr>
        <w:t>operation for Type-1 HARQ-ACK codebook</w:t>
      </w:r>
      <w:bookmarkEnd w:id="5"/>
      <w:r w:rsidRPr="00F72E1B">
        <w:rPr>
          <w:rFonts w:eastAsia="等线"/>
          <w:lang w:eastAsia="zh-CN"/>
        </w:rPr>
        <w:t xml:space="preserve"> to multicast PDSCH receptions.</w:t>
      </w:r>
    </w:p>
    <w:p w14:paraId="3642A3FA" w14:textId="77777777" w:rsidR="00E72D97" w:rsidRPr="00F72E1B" w:rsidRDefault="00E72D97" w:rsidP="00E72D97">
      <w:pPr>
        <w:pStyle w:val="aff"/>
        <w:numPr>
          <w:ilvl w:val="0"/>
          <w:numId w:val="28"/>
        </w:numPr>
        <w:overflowPunct w:val="0"/>
        <w:spacing w:before="0"/>
        <w:ind w:leftChars="0"/>
        <w:contextualSpacing/>
        <w:jc w:val="both"/>
        <w:textAlignment w:val="baseline"/>
        <w:rPr>
          <w:rFonts w:eastAsia="等线"/>
          <w:lang w:eastAsia="zh-CN"/>
        </w:rPr>
      </w:pPr>
      <w:r w:rsidRPr="00F72E1B">
        <w:rPr>
          <w:rFonts w:eastAsia="等线"/>
          <w:lang w:eastAsia="zh-CN"/>
        </w:rPr>
        <w:t>FFS</w:t>
      </w:r>
      <w:r w:rsidRPr="00781207">
        <w:rPr>
          <w:szCs w:val="22"/>
          <w:lang w:val="en-US" w:eastAsia="zh-CN"/>
        </w:rPr>
        <w:t xml:space="preserve"> </w:t>
      </w:r>
      <w:r w:rsidRPr="00F72E1B">
        <w:rPr>
          <w:rFonts w:eastAsia="等线"/>
          <w:lang w:val="en-US" w:eastAsia="zh-CN"/>
        </w:rPr>
        <w:t>how to handle the fallback operation for the case of multiple G-RNTIs/G-CS-RNTIs configured</w:t>
      </w:r>
    </w:p>
    <w:p w14:paraId="2B0F47F4" w14:textId="291A05CB" w:rsidR="00E72D97" w:rsidRPr="00130453" w:rsidRDefault="00E72D97" w:rsidP="00E72D97">
      <w:pPr>
        <w:pStyle w:val="aff"/>
        <w:numPr>
          <w:ilvl w:val="0"/>
          <w:numId w:val="28"/>
        </w:numPr>
        <w:overflowPunct w:val="0"/>
        <w:spacing w:before="0"/>
        <w:ind w:leftChars="0"/>
        <w:contextualSpacing/>
        <w:jc w:val="both"/>
        <w:textAlignment w:val="baseline"/>
        <w:rPr>
          <w:rFonts w:eastAsia="等线"/>
          <w:lang w:eastAsia="zh-CN"/>
        </w:rPr>
      </w:pPr>
      <w:r w:rsidRPr="00F72E1B">
        <w:rPr>
          <w:rFonts w:eastAsia="等线"/>
          <w:lang w:val="en-US" w:eastAsia="zh-CN"/>
        </w:rPr>
        <w:t xml:space="preserve">FFS how to handle the fallback operation for the case that PTP retransmission is used for PTM initial transmission. </w:t>
      </w:r>
    </w:p>
    <w:p w14:paraId="0178DE6C" w14:textId="42A4103A" w:rsidR="00E72D97" w:rsidRDefault="00E72D97" w:rsidP="00E72D97">
      <w:pPr>
        <w:rPr>
          <w:lang w:eastAsia="zh-CN"/>
        </w:rPr>
      </w:pPr>
      <w:r>
        <w:rPr>
          <w:rFonts w:hint="eastAsia"/>
          <w:lang w:eastAsia="zh-CN"/>
        </w:rPr>
        <w:t>Existing</w:t>
      </w:r>
      <w:r w:rsidRPr="005D1561">
        <w:rPr>
          <w:lang w:eastAsia="zh-CN"/>
        </w:rPr>
        <w:t xml:space="preserve"> fallback operation for Type-1 HARQ-ACK codebook</w:t>
      </w:r>
      <w:r>
        <w:rPr>
          <w:rFonts w:hint="eastAsia"/>
          <w:lang w:eastAsia="zh-CN"/>
        </w:rPr>
        <w:t xml:space="preserve"> is as follow. </w:t>
      </w:r>
    </w:p>
    <w:p w14:paraId="14F97754" w14:textId="3ED72344" w:rsidR="00E72D97" w:rsidRDefault="00550AE7" w:rsidP="00E72D97">
      <w:pPr>
        <w:rPr>
          <w:lang w:eastAsia="zh-CN"/>
        </w:rPr>
      </w:pPr>
      <w:r>
        <w:rPr>
          <w:noProof/>
          <w:lang w:eastAsia="zh-CN"/>
        </w:rPr>
        <mc:AlternateContent>
          <mc:Choice Requires="wps">
            <w:drawing>
              <wp:inline distT="0" distB="0" distL="0" distR="0" wp14:anchorId="2CE21F94" wp14:editId="2B74E738">
                <wp:extent cx="6080760" cy="2268855"/>
                <wp:effectExtent l="11430" t="5080" r="13335" b="12065"/>
                <wp:docPr id="1"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2268855"/>
                        </a:xfrm>
                        <a:prstGeom prst="rect">
                          <a:avLst/>
                        </a:prstGeom>
                        <a:solidFill>
                          <a:srgbClr val="FFFFFF"/>
                        </a:solidFill>
                        <a:ln w="9525">
                          <a:solidFill>
                            <a:srgbClr val="000000"/>
                          </a:solidFill>
                          <a:miter lim="800000"/>
                          <a:headEnd/>
                          <a:tailEnd/>
                        </a:ln>
                      </wps:spPr>
                      <wps:txbx>
                        <w:txbxContent>
                          <w:p w14:paraId="7591F94D" w14:textId="77777777" w:rsidR="00E72D97" w:rsidRDefault="00E72D97" w:rsidP="00E72D97">
                            <w:pPr>
                              <w:rPr>
                                <w:lang w:eastAsia="zh-CN"/>
                              </w:rPr>
                            </w:pPr>
                            <w:r>
                              <w:rPr>
                                <w:lang w:val="en-US" w:eastAsia="zh-CN"/>
                              </w:rPr>
                              <w:t xml:space="preserve">If a UE reports HARQ-ACK information in a PUCCH </w:t>
                            </w:r>
                            <w:r>
                              <w:rPr>
                                <w:lang w:eastAsia="zh-CN"/>
                              </w:rPr>
                              <w:t xml:space="preserve">only for </w:t>
                            </w:r>
                          </w:p>
                          <w:p w14:paraId="7C15FE46" w14:textId="77777777" w:rsidR="00E72D97" w:rsidRDefault="00E72D97" w:rsidP="00E72D97">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72C8B4A5" w14:textId="77777777" w:rsidR="00E72D97" w:rsidRDefault="00E72D97" w:rsidP="00E72D97">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18C70977" w14:textId="77777777" w:rsidR="00E72D97" w:rsidRDefault="00E72D97" w:rsidP="00E72D97">
                            <w:pPr>
                              <w:pStyle w:val="B1"/>
                              <w:rPr>
                                <w:lang w:val="en-US" w:eastAsia="zh-CN"/>
                              </w:rPr>
                            </w:pPr>
                            <w:r>
                              <w:rPr>
                                <w:lang w:val="en-US" w:eastAsia="zh-CN"/>
                              </w:rPr>
                              <w:t>-</w:t>
                            </w:r>
                            <w:r>
                              <w:rPr>
                                <w:lang w:val="en-US" w:eastAsia="zh-CN"/>
                              </w:rPr>
                              <w:tab/>
                              <w:t>SPS PDSCH receptions</w:t>
                            </w:r>
                            <w:r>
                              <w:rPr>
                                <w:rFonts w:hint="eastAsia"/>
                                <w:lang w:val="en-US" w:eastAsia="zh-CN"/>
                              </w:rPr>
                              <w:t xml:space="preserve"> </w:t>
                            </w:r>
                            <w:r w:rsidRPr="00A73CBA">
                              <w:rPr>
                                <w:lang w:val="en-US" w:eastAsia="zh-CN"/>
                              </w:rPr>
                              <w:t>associated with a CS-RNTI</w:t>
                            </w:r>
                          </w:p>
                          <w:p w14:paraId="26C2E6E2" w14:textId="77777777" w:rsidR="00E72D97" w:rsidRDefault="00E72D97" w:rsidP="00E72D97">
                            <w:pPr>
                              <w:rPr>
                                <w:lang w:eastAsia="zh-CN"/>
                              </w:rPr>
                            </w:pPr>
                            <w:r w:rsidRPr="00AE44D6">
                              <w:rPr>
                                <w:lang w:val="en-US" w:eastAsia="zh-CN"/>
                              </w:rPr>
                              <w:t>within the</w:t>
                            </w:r>
                            <w:r>
                              <w:rPr>
                                <w:lang w:val="en-US" w:eastAsia="zh-CN"/>
                              </w:rPr>
                              <w:t xml:space="preserve"> </w:t>
                            </w:r>
                            <w:r>
                              <w:rPr>
                                <w:rFonts w:cs="Arial"/>
                                <w:noProof/>
                                <w:color w:val="FF0000"/>
                                <w:position w:val="-12"/>
                                <w:lang w:val="en-US" w:eastAsia="zh-CN"/>
                              </w:rPr>
                              <w:drawing>
                                <wp:inline distT="0" distB="0" distL="0" distR="0" wp14:anchorId="2508EC44" wp14:editId="625CBE73">
                                  <wp:extent cx="280670" cy="184150"/>
                                  <wp:effectExtent l="0" t="0" r="5080" b="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280670" cy="184150"/>
                                          </a:xfrm>
                                          <a:prstGeom prst="rect">
                                            <a:avLst/>
                                          </a:prstGeom>
                                          <a:noFill/>
                                          <a:ln w="9525">
                                            <a:noFill/>
                                            <a:miter lim="800000"/>
                                            <a:headEnd/>
                                            <a:tailEnd/>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val="en-US" w:eastAsia="zh-CN"/>
                              </w:rPr>
                              <w:t>,</w:t>
                            </w:r>
                            <w:r>
                              <w:t xml:space="preserve"> </w:t>
                            </w:r>
                            <w:r w:rsidRPr="00303EA7">
                              <w:t>th</w:t>
                            </w:r>
                            <w:r>
                              <w:t>e UE determines a</w:t>
                            </w:r>
                            <w:r w:rsidRPr="00303EA7">
                              <w:t xml:space="preserve"> HARQ-ACK </w:t>
                            </w:r>
                            <w:r>
                              <w:t>codebook only for the</w:t>
                            </w:r>
                            <w:r w:rsidRPr="00303EA7">
                              <w:t xml:space="preserve"> </w:t>
                            </w:r>
                            <w:r>
                              <w:t>SPS PDSCH relea</w:t>
                            </w:r>
                            <w:r w:rsidRPr="00F23B89">
                              <w:t>se or only for the PDSCH reception or only for the SPS PDSCH receptions</w:t>
                            </w:r>
                            <w:r w:rsidRPr="00F23B89">
                              <w:rPr>
                                <w:lang w:val="en-US"/>
                              </w:rPr>
                              <w:t xml:space="preserve"> according to corresponding </w:t>
                            </w:r>
                            <w:r w:rsidRPr="00F23B89">
                              <w:rPr>
                                <w:rFonts w:cs="Arial"/>
                                <w:noProof/>
                                <w:position w:val="-12"/>
                                <w:lang w:val="en-US" w:eastAsia="zh-CN"/>
                              </w:rPr>
                              <w:drawing>
                                <wp:inline distT="0" distB="0" distL="0" distR="0" wp14:anchorId="1B032223" wp14:editId="624162D1">
                                  <wp:extent cx="280670" cy="184150"/>
                                  <wp:effectExtent l="0" t="0" r="5080"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280670" cy="184150"/>
                                          </a:xfrm>
                                          <a:prstGeom prst="rect">
                                            <a:avLst/>
                                          </a:prstGeom>
                                          <a:noFill/>
                                          <a:ln w="9525">
                                            <a:noFill/>
                                            <a:miter lim="800000"/>
                                            <a:headEnd/>
                                            <a:tailEnd/>
                                          </a:ln>
                                        </pic:spPr>
                                      </pic:pic>
                                    </a:graphicData>
                                  </a:graphic>
                                </wp:inline>
                              </w:drawing>
                            </w:r>
                            <w:r w:rsidRPr="00F23B89">
                              <w:rPr>
                                <w:rFonts w:cs="Arial"/>
                                <w:lang w:eastAsia="zh-CN"/>
                              </w:rPr>
                              <w:t xml:space="preserve"> occasion</w:t>
                            </w:r>
                            <w:r w:rsidRPr="00F23B89">
                              <w:rPr>
                                <w:rFonts w:cs="Arial"/>
                                <w:lang w:val="en-US" w:eastAsia="zh-CN"/>
                              </w:rPr>
                              <w:t>(</w:t>
                            </w:r>
                            <w:r w:rsidRPr="00F23B89">
                              <w:rPr>
                                <w:rFonts w:cs="Arial"/>
                                <w:lang w:eastAsia="zh-CN"/>
                              </w:rPr>
                              <w:t>s</w:t>
                            </w:r>
                            <w:r w:rsidRPr="00F23B89">
                              <w:rPr>
                                <w:rFonts w:cs="Arial"/>
                                <w:lang w:val="en-US" w:eastAsia="zh-CN"/>
                              </w:rPr>
                              <w:t>) on respective serving cell(s)</w:t>
                            </w:r>
                            <w:r w:rsidRPr="00F23B89">
                              <w:rPr>
                                <w:lang w:eastAsia="zh-CN"/>
                              </w:rPr>
                              <w:t>, where the value of counter DAI in DCI format 1_0 is according to Table 9.1.3-1 and HARQ-ACK information bits in response to SPS PDSCH receptions are ordered according to the following pseud</w:t>
                            </w:r>
                            <w:r>
                              <w:rPr>
                                <w:lang w:eastAsia="zh-CN"/>
                              </w:rPr>
                              <w:t>o-code</w:t>
                            </w:r>
                            <w:r>
                              <w:t>; otherwise, the procedures in Clause 9.1.2.1 and Clause 9.1.2.2 for a HARQ-ACK codebook determination apply.</w:t>
                            </w:r>
                          </w:p>
                          <w:p w14:paraId="1E203EFA" w14:textId="77777777" w:rsidR="00E72D97" w:rsidRPr="00F23B89" w:rsidRDefault="00E72D97" w:rsidP="00E72D97"/>
                        </w:txbxContent>
                      </wps:txbx>
                      <wps:bodyPr rot="0" vert="horz" wrap="square" lIns="91440" tIns="45720" rIns="91440" bIns="45720" anchor="t" anchorCtr="0" upright="1">
                        <a:noAutofit/>
                      </wps:bodyPr>
                    </wps:wsp>
                  </a:graphicData>
                </a:graphic>
              </wp:inline>
            </w:drawing>
          </mc:Choice>
          <mc:Fallback>
            <w:pict>
              <v:shapetype w14:anchorId="2CE21F94" id="_x0000_t202" coordsize="21600,21600" o:spt="202" path="m,l,21600r21600,l21600,xe">
                <v:stroke joinstyle="miter"/>
                <v:path gradientshapeok="t" o:connecttype="rect"/>
              </v:shapetype>
              <v:shape id="文本框 6" o:spid="_x0000_s1026" type="#_x0000_t202" style="width:478.8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">
                <v:textbox>
                  <w:txbxContent>
                    <w:p w14:paraId="7591F94D" w14:textId="77777777" w:rsidR="00E72D97" w:rsidRDefault="00E72D97" w:rsidP="00E72D97">
                      <w:pPr>
                        <w:rPr>
                          <w:lang w:eastAsia="zh-CN"/>
                        </w:rPr>
                      </w:pPr>
                      <w:r>
                        <w:rPr>
                          <w:lang w:val="en-US" w:eastAsia="zh-CN"/>
                        </w:rPr>
                        <w:t xml:space="preserve">If a UE reports HARQ-ACK information in a PUCCH </w:t>
                      </w:r>
                      <w:r>
                        <w:rPr>
                          <w:lang w:eastAsia="zh-CN"/>
                        </w:rPr>
                        <w:t xml:space="preserve">only for </w:t>
                      </w:r>
                    </w:p>
                    <w:p w14:paraId="7C15FE46" w14:textId="77777777" w:rsidR="00E72D97" w:rsidRDefault="00E72D97" w:rsidP="00E72D97">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72C8B4A5" w14:textId="77777777" w:rsidR="00E72D97" w:rsidRDefault="00E72D97" w:rsidP="00E72D97">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18C70977" w14:textId="77777777" w:rsidR="00E72D97" w:rsidRDefault="00E72D97" w:rsidP="00E72D97">
                      <w:pPr>
                        <w:pStyle w:val="B1"/>
                        <w:rPr>
                          <w:lang w:val="en-US" w:eastAsia="zh-CN"/>
                        </w:rPr>
                      </w:pPr>
                      <w:r>
                        <w:rPr>
                          <w:lang w:val="en-US" w:eastAsia="zh-CN"/>
                        </w:rPr>
                        <w:t>-</w:t>
                      </w:r>
                      <w:r>
                        <w:rPr>
                          <w:lang w:val="en-US" w:eastAsia="zh-CN"/>
                        </w:rPr>
                        <w:tab/>
                        <w:t>SPS PDSCH receptions</w:t>
                      </w:r>
                      <w:r>
                        <w:rPr>
                          <w:rFonts w:hint="eastAsia"/>
                          <w:lang w:val="en-US" w:eastAsia="zh-CN"/>
                        </w:rPr>
                        <w:t xml:space="preserve"> </w:t>
                      </w:r>
                      <w:r w:rsidRPr="00A73CBA">
                        <w:rPr>
                          <w:lang w:val="en-US" w:eastAsia="zh-CN"/>
                        </w:rPr>
                        <w:t>associated with a CS-RNTI</w:t>
                      </w:r>
                    </w:p>
                    <w:p w14:paraId="26C2E6E2" w14:textId="77777777" w:rsidR="00E72D97" w:rsidRDefault="00E72D97" w:rsidP="00E72D97">
                      <w:pPr>
                        <w:rPr>
                          <w:lang w:eastAsia="zh-CN"/>
                        </w:rPr>
                      </w:pPr>
                      <w:r w:rsidRPr="00AE44D6">
                        <w:rPr>
                          <w:lang w:val="en-US" w:eastAsia="zh-CN"/>
                        </w:rPr>
                        <w:t>within the</w:t>
                      </w:r>
                      <w:r>
                        <w:rPr>
                          <w:lang w:val="en-US" w:eastAsia="zh-CN"/>
                        </w:rPr>
                        <w:t xml:space="preserve"> </w:t>
                      </w:r>
                      <w:r>
                        <w:rPr>
                          <w:rFonts w:cs="Arial"/>
                          <w:noProof/>
                          <w:color w:val="FF0000"/>
                          <w:position w:val="-12"/>
                          <w:lang w:val="en-US" w:eastAsia="zh-CN"/>
                        </w:rPr>
                        <w:drawing>
                          <wp:inline distT="0" distB="0" distL="0" distR="0" wp14:anchorId="2508EC44" wp14:editId="625CBE73">
                            <wp:extent cx="280670" cy="184150"/>
                            <wp:effectExtent l="0" t="0" r="5080" b="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srcRect/>
                                    <a:stretch>
                                      <a:fillRect/>
                                    </a:stretch>
                                  </pic:blipFill>
                                  <pic:spPr bwMode="auto">
                                    <a:xfrm>
                                      <a:off x="0" y="0"/>
                                      <a:ext cx="280670" cy="184150"/>
                                    </a:xfrm>
                                    <a:prstGeom prst="rect">
                                      <a:avLst/>
                                    </a:prstGeom>
                                    <a:noFill/>
                                    <a:ln w="9525">
                                      <a:noFill/>
                                      <a:miter lim="800000"/>
                                      <a:headEnd/>
                                      <a:tailEnd/>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val="en-US" w:eastAsia="zh-CN"/>
                        </w:rPr>
                        <w:t>,</w:t>
                      </w:r>
                      <w:r>
                        <w:t xml:space="preserve"> </w:t>
                      </w:r>
                      <w:r w:rsidRPr="00303EA7">
                        <w:t>th</w:t>
                      </w:r>
                      <w:r>
                        <w:t>e UE determines a</w:t>
                      </w:r>
                      <w:r w:rsidRPr="00303EA7">
                        <w:t xml:space="preserve"> HARQ-ACK </w:t>
                      </w:r>
                      <w:r>
                        <w:t>codebook only for the</w:t>
                      </w:r>
                      <w:r w:rsidRPr="00303EA7">
                        <w:t xml:space="preserve"> </w:t>
                      </w:r>
                      <w:r>
                        <w:t>SPS PDSCH relea</w:t>
                      </w:r>
                      <w:r w:rsidRPr="00F23B89">
                        <w:t>se or only for the PDSCH reception or only for the SPS PDSCH receptions</w:t>
                      </w:r>
                      <w:r w:rsidRPr="00F23B89">
                        <w:rPr>
                          <w:lang w:val="en-US"/>
                        </w:rPr>
                        <w:t xml:space="preserve"> according to corresponding </w:t>
                      </w:r>
                      <w:r w:rsidRPr="00F23B89">
                        <w:rPr>
                          <w:rFonts w:cs="Arial"/>
                          <w:noProof/>
                          <w:position w:val="-12"/>
                          <w:lang w:val="en-US" w:eastAsia="zh-CN"/>
                        </w:rPr>
                        <w:drawing>
                          <wp:inline distT="0" distB="0" distL="0" distR="0" wp14:anchorId="1B032223" wp14:editId="624162D1">
                            <wp:extent cx="280670" cy="184150"/>
                            <wp:effectExtent l="0" t="0" r="5080"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280670" cy="184150"/>
                                    </a:xfrm>
                                    <a:prstGeom prst="rect">
                                      <a:avLst/>
                                    </a:prstGeom>
                                    <a:noFill/>
                                    <a:ln w="9525">
                                      <a:noFill/>
                                      <a:miter lim="800000"/>
                                      <a:headEnd/>
                                      <a:tailEnd/>
                                    </a:ln>
                                  </pic:spPr>
                                </pic:pic>
                              </a:graphicData>
                            </a:graphic>
                          </wp:inline>
                        </w:drawing>
                      </w:r>
                      <w:r w:rsidRPr="00F23B89">
                        <w:rPr>
                          <w:rFonts w:cs="Arial"/>
                          <w:lang w:eastAsia="zh-CN"/>
                        </w:rPr>
                        <w:t xml:space="preserve"> occasion</w:t>
                      </w:r>
                      <w:r w:rsidRPr="00F23B89">
                        <w:rPr>
                          <w:rFonts w:cs="Arial"/>
                          <w:lang w:val="en-US" w:eastAsia="zh-CN"/>
                        </w:rPr>
                        <w:t>(</w:t>
                      </w:r>
                      <w:r w:rsidRPr="00F23B89">
                        <w:rPr>
                          <w:rFonts w:cs="Arial"/>
                          <w:lang w:eastAsia="zh-CN"/>
                        </w:rPr>
                        <w:t>s</w:t>
                      </w:r>
                      <w:r w:rsidRPr="00F23B89">
                        <w:rPr>
                          <w:rFonts w:cs="Arial"/>
                          <w:lang w:val="en-US" w:eastAsia="zh-CN"/>
                        </w:rPr>
                        <w:t>) on respective serving cell(s)</w:t>
                      </w:r>
                      <w:r w:rsidRPr="00F23B89">
                        <w:rPr>
                          <w:lang w:eastAsia="zh-CN"/>
                        </w:rPr>
                        <w:t>, where the value of counter DAI in DCI format 1_0 is according to Table 9.1.3-1 and HARQ-ACK information bits in response to SPS PDSCH receptions are ordered according to the following pseud</w:t>
                      </w:r>
                      <w:r>
                        <w:rPr>
                          <w:lang w:eastAsia="zh-CN"/>
                        </w:rPr>
                        <w:t>o-code</w:t>
                      </w:r>
                      <w:r>
                        <w:t>; otherwise, the procedures in Clause 9.1.2.1 and Clause 9.1.2.2 for a HARQ-ACK codebook determination apply.</w:t>
                      </w:r>
                    </w:p>
                    <w:p w14:paraId="1E203EFA" w14:textId="77777777" w:rsidR="00E72D97" w:rsidRPr="00F23B89" w:rsidRDefault="00E72D97" w:rsidP="00E72D97"/>
                  </w:txbxContent>
                </v:textbox>
                <w10:anchorlock/>
              </v:shape>
            </w:pict>
          </mc:Fallback>
        </mc:AlternateContent>
      </w:r>
    </w:p>
    <w:p w14:paraId="41639DCB" w14:textId="20C67F00" w:rsidR="00E72D97" w:rsidRDefault="00E72D97" w:rsidP="00E72D97">
      <w:pPr>
        <w:jc w:val="both"/>
        <w:rPr>
          <w:lang w:eastAsia="zh-CN"/>
        </w:rPr>
      </w:pPr>
      <w:r>
        <w:rPr>
          <w:rFonts w:hint="eastAsia"/>
          <w:lang w:eastAsia="zh-CN"/>
        </w:rPr>
        <w:t xml:space="preserve">When </w:t>
      </w:r>
      <w:r w:rsidRPr="005D1561">
        <w:rPr>
          <w:lang w:eastAsia="zh-CN"/>
        </w:rPr>
        <w:t xml:space="preserve">multiple G-RNTIs/G-CS-RNTIs </w:t>
      </w:r>
      <w:r>
        <w:rPr>
          <w:rFonts w:hint="eastAsia"/>
          <w:lang w:eastAsia="zh-CN"/>
        </w:rPr>
        <w:t xml:space="preserve">are </w:t>
      </w:r>
      <w:r w:rsidRPr="005D1561">
        <w:rPr>
          <w:lang w:eastAsia="zh-CN"/>
        </w:rPr>
        <w:t>configured</w:t>
      </w:r>
      <w:r>
        <w:rPr>
          <w:rFonts w:hint="eastAsia"/>
          <w:lang w:eastAsia="zh-CN"/>
        </w:rPr>
        <w:t>, for one</w:t>
      </w:r>
      <w:r w:rsidRPr="005D1561">
        <w:rPr>
          <w:lang w:eastAsia="zh-CN"/>
        </w:rPr>
        <w:t xml:space="preserve"> SPS PDSCH release or for </w:t>
      </w:r>
      <w:r>
        <w:rPr>
          <w:rFonts w:hint="eastAsia"/>
          <w:lang w:eastAsia="zh-CN"/>
        </w:rPr>
        <w:t>one</w:t>
      </w:r>
      <w:r w:rsidRPr="005D1561">
        <w:rPr>
          <w:lang w:eastAsia="zh-CN"/>
        </w:rPr>
        <w:t xml:space="preserve"> PDSCH reception</w:t>
      </w:r>
      <w:r>
        <w:rPr>
          <w:rFonts w:hint="eastAsia"/>
          <w:lang w:eastAsia="zh-CN"/>
        </w:rPr>
        <w:t xml:space="preserve"> case</w:t>
      </w:r>
      <w:r w:rsidR="003F3E87">
        <w:rPr>
          <w:lang w:eastAsia="zh-CN"/>
        </w:rPr>
        <w:t xml:space="preserve"> using DCI format 4_</w:t>
      </w:r>
      <w:r w:rsidR="0022589A">
        <w:rPr>
          <w:lang w:eastAsia="zh-CN"/>
        </w:rPr>
        <w:t>1</w:t>
      </w:r>
      <w:r>
        <w:rPr>
          <w:rFonts w:hint="eastAsia"/>
          <w:lang w:eastAsia="zh-CN"/>
        </w:rPr>
        <w:t>, the</w:t>
      </w:r>
      <w:r w:rsidRPr="005D1561">
        <w:rPr>
          <w:lang w:eastAsia="zh-CN"/>
        </w:rPr>
        <w:t xml:space="preserve"> fallback operation</w:t>
      </w:r>
      <w:r>
        <w:rPr>
          <w:rFonts w:hint="eastAsia"/>
          <w:lang w:eastAsia="zh-CN"/>
        </w:rPr>
        <w:t xml:space="preserve"> </w:t>
      </w:r>
      <w:r w:rsidR="003F3E87">
        <w:rPr>
          <w:lang w:eastAsia="zh-CN"/>
        </w:rPr>
        <w:t xml:space="preserve">for multicast </w:t>
      </w:r>
      <w:r>
        <w:rPr>
          <w:rFonts w:hint="eastAsia"/>
          <w:lang w:eastAsia="zh-CN"/>
        </w:rPr>
        <w:t>is the same as existing spec since there is only one HARQ</w:t>
      </w:r>
      <w:r w:rsidR="003F3E87">
        <w:rPr>
          <w:lang w:eastAsia="zh-CN"/>
        </w:rPr>
        <w:t>-ACK</w:t>
      </w:r>
      <w:r>
        <w:rPr>
          <w:rFonts w:hint="eastAsia"/>
          <w:lang w:eastAsia="zh-CN"/>
        </w:rPr>
        <w:t xml:space="preserve"> bit</w:t>
      </w:r>
      <w:r w:rsidR="003F3E87">
        <w:rPr>
          <w:lang w:eastAsia="zh-CN"/>
        </w:rPr>
        <w:t xml:space="preserve"> needs</w:t>
      </w:r>
      <w:r>
        <w:rPr>
          <w:rFonts w:hint="eastAsia"/>
          <w:lang w:eastAsia="zh-CN"/>
        </w:rPr>
        <w:t xml:space="preserve"> to </w:t>
      </w:r>
      <w:r w:rsidR="003F3E87">
        <w:rPr>
          <w:lang w:eastAsia="zh-CN"/>
        </w:rPr>
        <w:t xml:space="preserve">be </w:t>
      </w:r>
      <w:r>
        <w:rPr>
          <w:rFonts w:hint="eastAsia"/>
          <w:lang w:eastAsia="zh-CN"/>
        </w:rPr>
        <w:t>feedback</w:t>
      </w:r>
      <w:r w:rsidR="003F3E87">
        <w:rPr>
          <w:lang w:eastAsia="zh-CN"/>
        </w:rPr>
        <w:t>ed</w:t>
      </w:r>
      <w:r>
        <w:rPr>
          <w:rFonts w:hint="eastAsia"/>
          <w:lang w:eastAsia="zh-CN"/>
        </w:rPr>
        <w:t xml:space="preserve">. For </w:t>
      </w:r>
      <w:r w:rsidRPr="005D1561">
        <w:rPr>
          <w:lang w:eastAsia="zh-CN"/>
        </w:rPr>
        <w:t>SPS PDSCH receptions</w:t>
      </w:r>
      <w:r>
        <w:rPr>
          <w:rFonts w:hint="eastAsia"/>
          <w:lang w:eastAsia="zh-CN"/>
        </w:rPr>
        <w:t xml:space="preserve"> case, </w:t>
      </w:r>
      <w:r w:rsidRPr="005D1561">
        <w:rPr>
          <w:lang w:eastAsia="zh-CN"/>
        </w:rPr>
        <w:t xml:space="preserve">the fallback operation is </w:t>
      </w:r>
      <w:r>
        <w:rPr>
          <w:rFonts w:hint="eastAsia"/>
          <w:lang w:eastAsia="zh-CN"/>
        </w:rPr>
        <w:t xml:space="preserve">also </w:t>
      </w:r>
      <w:r w:rsidRPr="005D1561">
        <w:rPr>
          <w:lang w:eastAsia="zh-CN"/>
        </w:rPr>
        <w:t>the same as existing spec since</w:t>
      </w:r>
      <w:r>
        <w:rPr>
          <w:rFonts w:hint="eastAsia"/>
          <w:lang w:eastAsia="zh-CN"/>
        </w:rPr>
        <w:t xml:space="preserve"> one </w:t>
      </w:r>
      <w:r w:rsidRPr="005D1561">
        <w:rPr>
          <w:lang w:eastAsia="zh-CN"/>
        </w:rPr>
        <w:t>G-CS-RNTI</w:t>
      </w:r>
      <w:r>
        <w:rPr>
          <w:rFonts w:hint="eastAsia"/>
          <w:lang w:eastAsia="zh-CN"/>
        </w:rPr>
        <w:t xml:space="preserve"> is associated with one </w:t>
      </w:r>
      <w:r w:rsidRPr="005D1561">
        <w:rPr>
          <w:lang w:eastAsia="zh-CN"/>
        </w:rPr>
        <w:t>SPS PDSCH configuration index</w:t>
      </w:r>
      <w:r w:rsidR="00FD4B29">
        <w:rPr>
          <w:lang w:eastAsia="zh-CN"/>
        </w:rPr>
        <w:t xml:space="preserve"> </w:t>
      </w:r>
      <w:r w:rsidR="009F2F5E">
        <w:rPr>
          <w:lang w:eastAsia="zh-CN"/>
        </w:rPr>
        <w:t xml:space="preserve">at a time </w:t>
      </w:r>
      <w:r w:rsidR="00FD4B29">
        <w:rPr>
          <w:lang w:eastAsia="zh-CN"/>
        </w:rPr>
        <w:t xml:space="preserve">and the </w:t>
      </w:r>
      <w:r w:rsidRPr="005D1561">
        <w:rPr>
          <w:lang w:eastAsia="zh-CN"/>
        </w:rPr>
        <w:t>Type-1 HARQ-ACK codebook</w:t>
      </w:r>
      <w:r>
        <w:rPr>
          <w:rFonts w:hint="eastAsia"/>
          <w:lang w:eastAsia="zh-CN"/>
        </w:rPr>
        <w:t xml:space="preserve"> is constructed in ascending order of </w:t>
      </w:r>
      <w:r w:rsidRPr="005D1561">
        <w:rPr>
          <w:lang w:eastAsia="zh-CN"/>
        </w:rPr>
        <w:t>SPS PDSCH configuration index</w:t>
      </w:r>
      <w:r w:rsidR="00453FDE">
        <w:rPr>
          <w:lang w:eastAsia="zh-CN"/>
        </w:rPr>
        <w:t xml:space="preserve"> which has no relationship with the G-CS-RNTIs</w:t>
      </w:r>
      <w:r w:rsidR="000A6D89">
        <w:rPr>
          <w:lang w:eastAsia="zh-CN"/>
        </w:rPr>
        <w:t xml:space="preserve">. That is </w:t>
      </w:r>
      <w:r>
        <w:rPr>
          <w:rFonts w:hint="eastAsia"/>
          <w:lang w:eastAsia="zh-CN"/>
        </w:rPr>
        <w:t xml:space="preserve">fallback </w:t>
      </w:r>
      <w:r w:rsidRPr="00695395">
        <w:rPr>
          <w:lang w:eastAsia="zh-CN"/>
        </w:rPr>
        <w:t>Type-1 HARQ-ACK codebook</w:t>
      </w:r>
      <w:r>
        <w:rPr>
          <w:rFonts w:hint="eastAsia"/>
          <w:lang w:eastAsia="zh-CN"/>
        </w:rPr>
        <w:t xml:space="preserve"> construction already includes </w:t>
      </w:r>
      <w:r>
        <w:rPr>
          <w:lang w:eastAsia="zh-CN"/>
        </w:rPr>
        <w:t>multiple</w:t>
      </w:r>
      <w:r>
        <w:rPr>
          <w:rFonts w:hint="eastAsia"/>
          <w:lang w:eastAsia="zh-CN"/>
        </w:rPr>
        <w:t xml:space="preserve"> </w:t>
      </w:r>
      <w:r w:rsidRPr="00695395">
        <w:rPr>
          <w:lang w:eastAsia="zh-CN"/>
        </w:rPr>
        <w:t>G-CS-RNTI</w:t>
      </w:r>
      <w:r>
        <w:rPr>
          <w:rFonts w:hint="eastAsia"/>
          <w:lang w:eastAsia="zh-CN"/>
        </w:rPr>
        <w:t xml:space="preserve">s case. </w:t>
      </w:r>
    </w:p>
    <w:p w14:paraId="25A956A4" w14:textId="6E90D6C8" w:rsidR="00E72D97" w:rsidRDefault="00E72D97" w:rsidP="00E72D97">
      <w:pPr>
        <w:jc w:val="both"/>
        <w:rPr>
          <w:lang w:eastAsia="zh-CN"/>
        </w:rPr>
      </w:pPr>
      <w:r>
        <w:rPr>
          <w:rFonts w:hint="eastAsia"/>
          <w:lang w:eastAsia="zh-CN"/>
        </w:rPr>
        <w:t xml:space="preserve">When </w:t>
      </w:r>
      <w:r w:rsidRPr="00E4237D">
        <w:rPr>
          <w:lang w:eastAsia="zh-CN"/>
        </w:rPr>
        <w:t xml:space="preserve">a PDSCH reception </w:t>
      </w:r>
      <w:r>
        <w:rPr>
          <w:rFonts w:hint="eastAsia"/>
          <w:lang w:eastAsia="zh-CN"/>
        </w:rPr>
        <w:t xml:space="preserve">is </w:t>
      </w:r>
      <w:r w:rsidRPr="00E4237D">
        <w:rPr>
          <w:lang w:eastAsia="zh-CN"/>
        </w:rPr>
        <w:t>scheduled by DCI format 1_0</w:t>
      </w:r>
      <w:r>
        <w:rPr>
          <w:rFonts w:hint="eastAsia"/>
          <w:lang w:eastAsia="zh-CN"/>
        </w:rPr>
        <w:t xml:space="preserve">, no matter it is unicast </w:t>
      </w:r>
      <w:r w:rsidR="00476224">
        <w:rPr>
          <w:lang w:eastAsia="zh-CN"/>
        </w:rPr>
        <w:t xml:space="preserve">PDSCH </w:t>
      </w:r>
      <w:r>
        <w:rPr>
          <w:rFonts w:hint="eastAsia"/>
          <w:lang w:eastAsia="zh-CN"/>
        </w:rPr>
        <w:t>or</w:t>
      </w:r>
      <w:r w:rsidRPr="00E4237D">
        <w:rPr>
          <w:lang w:eastAsia="zh-CN"/>
        </w:rPr>
        <w:t xml:space="preserve"> PTP retransmission</w:t>
      </w:r>
      <w:r>
        <w:rPr>
          <w:rFonts w:hint="eastAsia"/>
          <w:lang w:eastAsia="zh-CN"/>
        </w:rPr>
        <w:t xml:space="preserve"> </w:t>
      </w:r>
      <w:r w:rsidR="00476224">
        <w:rPr>
          <w:lang w:eastAsia="zh-CN"/>
        </w:rPr>
        <w:t xml:space="preserve">PDSCH </w:t>
      </w:r>
      <w:r w:rsidRPr="00E4237D">
        <w:rPr>
          <w:lang w:eastAsia="zh-CN"/>
        </w:rPr>
        <w:t xml:space="preserve">for </w:t>
      </w:r>
      <w:r w:rsidR="00476224">
        <w:rPr>
          <w:lang w:eastAsia="zh-CN"/>
        </w:rPr>
        <w:t xml:space="preserve">multicast </w:t>
      </w:r>
      <w:r w:rsidRPr="00E4237D">
        <w:rPr>
          <w:lang w:eastAsia="zh-CN"/>
        </w:rPr>
        <w:t>PTM initial transmission</w:t>
      </w:r>
      <w:r>
        <w:rPr>
          <w:rFonts w:hint="eastAsia"/>
          <w:lang w:eastAsia="zh-CN"/>
        </w:rPr>
        <w:t>, e</w:t>
      </w:r>
      <w:r w:rsidRPr="00F23B89">
        <w:rPr>
          <w:lang w:eastAsia="zh-CN"/>
        </w:rPr>
        <w:t>xisting fallback operation</w:t>
      </w:r>
      <w:r>
        <w:rPr>
          <w:rFonts w:hint="eastAsia"/>
          <w:lang w:eastAsia="zh-CN"/>
        </w:rPr>
        <w:t xml:space="preserve"> </w:t>
      </w:r>
      <w:r w:rsidR="002A4480">
        <w:rPr>
          <w:lang w:eastAsia="zh-CN"/>
        </w:rPr>
        <w:t xml:space="preserve">also </w:t>
      </w:r>
      <w:r>
        <w:rPr>
          <w:rFonts w:hint="eastAsia"/>
          <w:lang w:eastAsia="zh-CN"/>
        </w:rPr>
        <w:t>applies.</w:t>
      </w:r>
    </w:p>
    <w:p w14:paraId="6C6DA44C" w14:textId="77777777" w:rsidR="00E72D97" w:rsidRDefault="00E72D97" w:rsidP="00E72D97">
      <w:pPr>
        <w:jc w:val="both"/>
        <w:rPr>
          <w:b/>
          <w:bCs/>
          <w:lang w:eastAsia="zh-CN"/>
        </w:rPr>
      </w:pPr>
      <w:r>
        <w:rPr>
          <w:b/>
          <w:bCs/>
          <w:lang w:eastAsia="zh-CN"/>
        </w:rPr>
        <w:t>Proposal</w:t>
      </w:r>
      <w:r w:rsidRPr="00A73CBA">
        <w:rPr>
          <w:b/>
          <w:bCs/>
          <w:lang w:eastAsia="zh-CN"/>
        </w:rPr>
        <w:t xml:space="preserve"> 4. </w:t>
      </w:r>
      <w:r w:rsidRPr="00A73CBA">
        <w:rPr>
          <w:rFonts w:hint="eastAsia"/>
          <w:b/>
          <w:bCs/>
          <w:iCs/>
          <w:lang w:eastAsia="zh-CN"/>
        </w:rPr>
        <w:t xml:space="preserve">When </w:t>
      </w:r>
      <w:r w:rsidRPr="00A73CBA">
        <w:rPr>
          <w:b/>
          <w:bCs/>
          <w:iCs/>
          <w:lang w:eastAsia="zh-CN"/>
        </w:rPr>
        <w:t>multiple G-RNTIs/G-CS-RNTIs are configured</w:t>
      </w:r>
      <w:r w:rsidRPr="00A73CBA">
        <w:rPr>
          <w:rFonts w:hint="eastAsia"/>
          <w:b/>
          <w:bCs/>
          <w:iCs/>
          <w:lang w:eastAsia="zh-CN"/>
        </w:rPr>
        <w:t xml:space="preserve"> or </w:t>
      </w:r>
      <w:r>
        <w:rPr>
          <w:rFonts w:hint="eastAsia"/>
          <w:b/>
          <w:bCs/>
          <w:iCs/>
          <w:lang w:eastAsia="zh-CN"/>
        </w:rPr>
        <w:t xml:space="preserve">a </w:t>
      </w:r>
      <w:r w:rsidRPr="00A73CBA">
        <w:rPr>
          <w:b/>
          <w:bCs/>
          <w:iCs/>
          <w:lang w:eastAsia="zh-CN"/>
        </w:rPr>
        <w:t>PTP retransmission</w:t>
      </w:r>
      <w:r>
        <w:rPr>
          <w:rFonts w:hint="eastAsia"/>
          <w:b/>
          <w:bCs/>
          <w:iCs/>
          <w:lang w:eastAsia="zh-CN"/>
        </w:rPr>
        <w:t xml:space="preserve"> </w:t>
      </w:r>
      <w:r w:rsidRPr="00A73CBA">
        <w:rPr>
          <w:b/>
          <w:bCs/>
          <w:iCs/>
          <w:lang w:eastAsia="zh-CN"/>
        </w:rPr>
        <w:t>is scheduled by DCI format 1_0</w:t>
      </w:r>
      <w:r w:rsidRPr="00A73CBA">
        <w:rPr>
          <w:rFonts w:hint="eastAsia"/>
          <w:b/>
          <w:bCs/>
          <w:iCs/>
          <w:lang w:eastAsia="zh-CN"/>
        </w:rPr>
        <w:t>,</w:t>
      </w:r>
      <w:r w:rsidRPr="00A73CBA">
        <w:rPr>
          <w:b/>
          <w:bCs/>
          <w:iCs/>
          <w:lang w:eastAsia="zh-CN"/>
        </w:rPr>
        <w:t xml:space="preserve"> </w:t>
      </w:r>
      <w:r w:rsidRPr="00A73CBA">
        <w:rPr>
          <w:b/>
          <w:bCs/>
          <w:lang w:eastAsia="zh-CN"/>
        </w:rPr>
        <w:t>the fallback operation for Type-1 H</w:t>
      </w:r>
      <w:r w:rsidRPr="00F23B89">
        <w:rPr>
          <w:b/>
          <w:bCs/>
          <w:lang w:eastAsia="zh-CN"/>
        </w:rPr>
        <w:t xml:space="preserve">ARQ-ACK codebook </w:t>
      </w:r>
      <w:r>
        <w:rPr>
          <w:rFonts w:hint="eastAsia"/>
          <w:b/>
          <w:bCs/>
          <w:lang w:eastAsia="zh-CN"/>
        </w:rPr>
        <w:t xml:space="preserve">is the same as R16 </w:t>
      </w:r>
      <w:r w:rsidRPr="00F23B89">
        <w:rPr>
          <w:b/>
          <w:bCs/>
          <w:lang w:eastAsia="zh-CN"/>
        </w:rPr>
        <w:t>fallback operation</w:t>
      </w:r>
      <w:r>
        <w:rPr>
          <w:rFonts w:hint="eastAsia"/>
          <w:b/>
          <w:bCs/>
          <w:lang w:eastAsia="zh-CN"/>
        </w:rPr>
        <w:t>.</w:t>
      </w:r>
    </w:p>
    <w:p w14:paraId="4544E5D4" w14:textId="77777777" w:rsidR="00E72D97" w:rsidRDefault="00E72D97" w:rsidP="00E72D97">
      <w:pPr>
        <w:spacing w:before="0"/>
        <w:rPr>
          <w:b/>
          <w:bCs/>
          <w:lang w:eastAsia="zh-CN"/>
        </w:rPr>
      </w:pPr>
      <w:r w:rsidRPr="00356C7D">
        <w:rPr>
          <w:b/>
          <w:bCs/>
          <w:lang w:eastAsia="zh-CN"/>
        </w:rPr>
        <w:t>TP sug</w:t>
      </w:r>
      <w:r>
        <w:rPr>
          <w:b/>
          <w:bCs/>
          <w:lang w:eastAsia="zh-CN"/>
        </w:rPr>
        <w:t xml:space="preserve">gestion for TS 38.213 section </w:t>
      </w:r>
      <w:r>
        <w:rPr>
          <w:rFonts w:hint="eastAsia"/>
          <w:b/>
          <w:bCs/>
          <w:lang w:eastAsia="zh-CN"/>
        </w:rPr>
        <w:t>9.1.2</w:t>
      </w:r>
      <w:r w:rsidRPr="00356C7D">
        <w:rPr>
          <w:b/>
          <w:bCs/>
          <w:lang w:eastAsia="zh-CN"/>
        </w:rPr>
        <w:t xml:space="preserve"> is as the following:</w:t>
      </w:r>
    </w:p>
    <w:p w14:paraId="7F31D758" w14:textId="77777777" w:rsidR="00E72D97" w:rsidRPr="00356C7D" w:rsidRDefault="00E72D97" w:rsidP="00E72D97">
      <w:pPr>
        <w:jc w:val="center"/>
        <w:rPr>
          <w:rFonts w:eastAsiaTheme="minorEastAsia"/>
          <w:color w:val="0070C0"/>
          <w:lang w:eastAsia="zh-CN"/>
        </w:rPr>
      </w:pPr>
      <w:r w:rsidRPr="00940B82">
        <w:rPr>
          <w:rFonts w:eastAsia="MS Mincho"/>
          <w:color w:val="0070C0"/>
        </w:rPr>
        <w:t>&lt;Unchanged text is omitted&gt;</w:t>
      </w:r>
    </w:p>
    <w:p w14:paraId="361F494C" w14:textId="77777777" w:rsidR="00E72D97" w:rsidRPr="00A73CBA" w:rsidRDefault="00E72D97" w:rsidP="00E72D97">
      <w:pPr>
        <w:spacing w:before="0"/>
        <w:rPr>
          <w:rFonts w:eastAsia="等线"/>
          <w:lang w:eastAsia="zh-CN"/>
        </w:rPr>
      </w:pPr>
      <w:r w:rsidRPr="00A73CBA">
        <w:rPr>
          <w:rFonts w:eastAsia="等线"/>
          <w:lang w:val="en-US" w:eastAsia="zh-CN"/>
        </w:rPr>
        <w:t xml:space="preserve">If a UE reports HARQ-ACK information in a PUCCH </w:t>
      </w:r>
      <w:r w:rsidRPr="00A73CBA">
        <w:rPr>
          <w:rFonts w:eastAsia="等线"/>
          <w:lang w:eastAsia="zh-CN"/>
        </w:rPr>
        <w:t xml:space="preserve">only for </w:t>
      </w:r>
    </w:p>
    <w:p w14:paraId="694BCC09" w14:textId="77777777" w:rsidR="00E72D97" w:rsidRPr="00A73CBA" w:rsidRDefault="00E72D97" w:rsidP="00E72D97">
      <w:pPr>
        <w:spacing w:before="0"/>
        <w:ind w:left="568" w:hanging="284"/>
        <w:rPr>
          <w:rFonts w:eastAsia="等线"/>
          <w:lang w:eastAsia="zh-CN"/>
        </w:rPr>
      </w:pPr>
      <w:r w:rsidRPr="00A73CBA">
        <w:rPr>
          <w:rFonts w:eastAsia="等线"/>
          <w:lang w:eastAsia="zh-CN"/>
        </w:rPr>
        <w:t>-</w:t>
      </w:r>
      <w:r w:rsidRPr="00A73CBA">
        <w:rPr>
          <w:rFonts w:eastAsia="等线"/>
          <w:lang w:eastAsia="zh-CN"/>
        </w:rPr>
        <w:tab/>
      </w:r>
      <w:r w:rsidRPr="00A73CBA">
        <w:rPr>
          <w:rFonts w:eastAsia="等线" w:hint="eastAsia"/>
          <w:lang w:eastAsia="zh-CN"/>
        </w:rPr>
        <w:t>a SPS PDSCH release</w:t>
      </w:r>
      <w:r w:rsidRPr="00A73CBA">
        <w:rPr>
          <w:rFonts w:eastAsia="等线"/>
          <w:lang w:eastAsia="zh-CN"/>
        </w:rPr>
        <w:t xml:space="preserve"> indicated </w:t>
      </w:r>
      <w:r w:rsidRPr="00A73CBA">
        <w:rPr>
          <w:rFonts w:eastAsia="等线" w:hint="eastAsia"/>
          <w:lang w:eastAsia="zh-CN"/>
        </w:rPr>
        <w:t xml:space="preserve">by DCI format 1_0 </w:t>
      </w:r>
      <w:r w:rsidRPr="00FB132C">
        <w:rPr>
          <w:rFonts w:eastAsia="等线"/>
          <w:color w:val="FF0000"/>
          <w:lang w:eastAsia="zh-CN"/>
        </w:rPr>
        <w:t>or by DCI format 4_1</w:t>
      </w:r>
      <w:r>
        <w:rPr>
          <w:rFonts w:eastAsia="等线" w:hint="eastAsia"/>
          <w:lang w:eastAsia="zh-CN"/>
        </w:rPr>
        <w:t xml:space="preserve"> </w:t>
      </w:r>
      <w:r w:rsidRPr="00A73CBA">
        <w:rPr>
          <w:rFonts w:eastAsia="等线" w:hint="eastAsia"/>
          <w:lang w:eastAsia="zh-CN"/>
        </w:rPr>
        <w:t xml:space="preserve">with </w:t>
      </w:r>
      <w:r w:rsidRPr="00A73CBA">
        <w:rPr>
          <w:rFonts w:eastAsia="等线" w:hint="eastAsia"/>
          <w:lang w:val="en-US" w:eastAsia="zh-CN"/>
        </w:rPr>
        <w:t xml:space="preserve">counter </w:t>
      </w:r>
      <w:r w:rsidRPr="00A73CBA">
        <w:rPr>
          <w:rFonts w:eastAsia="等线" w:hint="eastAsia"/>
          <w:lang w:eastAsia="zh-CN"/>
        </w:rPr>
        <w:t>DAI</w:t>
      </w:r>
      <w:r w:rsidRPr="00A73CBA">
        <w:rPr>
          <w:rFonts w:eastAsia="等线"/>
          <w:lang w:val="en-US" w:eastAsia="en-US"/>
        </w:rPr>
        <w:t xml:space="preserve"> field </w:t>
      </w:r>
      <w:r w:rsidRPr="00A73CBA">
        <w:rPr>
          <w:rFonts w:eastAsia="等线" w:hint="eastAsia"/>
          <w:lang w:val="en-US" w:eastAsia="zh-CN"/>
        </w:rPr>
        <w:t>value of 1</w:t>
      </w:r>
      <w:r w:rsidRPr="00A73CBA">
        <w:rPr>
          <w:rFonts w:eastAsia="等线"/>
          <w:lang w:val="en-US" w:eastAsia="zh-CN"/>
        </w:rPr>
        <w:t>,</w:t>
      </w:r>
      <w:r w:rsidRPr="00A73CBA">
        <w:rPr>
          <w:rFonts w:eastAsia="等线"/>
          <w:lang w:eastAsia="zh-CN"/>
        </w:rPr>
        <w:t xml:space="preserve"> or</w:t>
      </w:r>
    </w:p>
    <w:p w14:paraId="1BDF76E6" w14:textId="77777777" w:rsidR="00E72D97" w:rsidRPr="00A73CBA" w:rsidRDefault="00E72D97" w:rsidP="00E72D97">
      <w:pPr>
        <w:spacing w:before="0"/>
        <w:ind w:left="568" w:hanging="284"/>
        <w:rPr>
          <w:rFonts w:eastAsia="等线"/>
          <w:lang w:val="en-US" w:eastAsia="zh-CN"/>
        </w:rPr>
      </w:pPr>
      <w:r w:rsidRPr="00A73CBA">
        <w:rPr>
          <w:rFonts w:eastAsia="等线"/>
          <w:lang w:val="en-US" w:eastAsia="zh-CN"/>
        </w:rPr>
        <w:t>-</w:t>
      </w:r>
      <w:r w:rsidRPr="00A73CBA">
        <w:rPr>
          <w:rFonts w:eastAsia="等线"/>
          <w:lang w:val="en-US" w:eastAsia="zh-CN"/>
        </w:rPr>
        <w:tab/>
        <w:t xml:space="preserve">a PDSCH reception </w:t>
      </w:r>
      <w:r w:rsidRPr="00A73CBA">
        <w:rPr>
          <w:rFonts w:eastAsia="等线"/>
          <w:lang w:eastAsia="zh-CN"/>
        </w:rPr>
        <w:t xml:space="preserve">scheduled </w:t>
      </w:r>
      <w:r w:rsidRPr="00A73CBA">
        <w:rPr>
          <w:rFonts w:eastAsia="等线" w:hint="eastAsia"/>
          <w:lang w:eastAsia="zh-CN"/>
        </w:rPr>
        <w:t xml:space="preserve">by DCI format 1_0 </w:t>
      </w:r>
      <w:r w:rsidRPr="00FB132C">
        <w:rPr>
          <w:rFonts w:eastAsia="等线"/>
          <w:color w:val="FF0000"/>
          <w:lang w:eastAsia="zh-CN"/>
        </w:rPr>
        <w:t>or by DCI format 4_1</w:t>
      </w:r>
      <w:r>
        <w:rPr>
          <w:rFonts w:eastAsia="等线" w:hint="eastAsia"/>
          <w:lang w:eastAsia="zh-CN"/>
        </w:rPr>
        <w:t xml:space="preserve"> </w:t>
      </w:r>
      <w:r w:rsidRPr="00A73CBA">
        <w:rPr>
          <w:rFonts w:eastAsia="等线" w:hint="eastAsia"/>
          <w:lang w:eastAsia="zh-CN"/>
        </w:rPr>
        <w:t xml:space="preserve">with </w:t>
      </w:r>
      <w:r w:rsidRPr="00A73CBA">
        <w:rPr>
          <w:rFonts w:eastAsia="等线" w:hint="eastAsia"/>
          <w:lang w:val="en-US" w:eastAsia="zh-CN"/>
        </w:rPr>
        <w:t xml:space="preserve">counter </w:t>
      </w:r>
      <w:r w:rsidRPr="00A73CBA">
        <w:rPr>
          <w:rFonts w:eastAsia="等线" w:hint="eastAsia"/>
          <w:lang w:eastAsia="zh-CN"/>
        </w:rPr>
        <w:t>DAI</w:t>
      </w:r>
      <w:r w:rsidRPr="00A73CBA">
        <w:rPr>
          <w:rFonts w:eastAsia="等线"/>
          <w:lang w:val="en-US" w:eastAsia="en-US"/>
        </w:rPr>
        <w:t xml:space="preserve"> field </w:t>
      </w:r>
      <w:r w:rsidRPr="00A73CBA">
        <w:rPr>
          <w:rFonts w:eastAsia="等线" w:hint="eastAsia"/>
          <w:lang w:val="en-US" w:eastAsia="zh-CN"/>
        </w:rPr>
        <w:t>value of 1</w:t>
      </w:r>
      <w:r w:rsidRPr="00A73CBA">
        <w:rPr>
          <w:rFonts w:eastAsia="等线"/>
          <w:lang w:val="en-US" w:eastAsia="zh-CN"/>
        </w:rPr>
        <w:t xml:space="preserve"> on the PCell, or </w:t>
      </w:r>
    </w:p>
    <w:p w14:paraId="66E1122B" w14:textId="77777777" w:rsidR="00E72D97" w:rsidRPr="00A73CBA" w:rsidRDefault="00E72D97" w:rsidP="00E72D97">
      <w:pPr>
        <w:spacing w:before="0"/>
        <w:ind w:left="568" w:hanging="284"/>
        <w:rPr>
          <w:rFonts w:eastAsia="等线"/>
          <w:lang w:val="en-US" w:eastAsia="zh-CN"/>
        </w:rPr>
      </w:pPr>
      <w:r w:rsidRPr="00A73CBA">
        <w:rPr>
          <w:rFonts w:eastAsia="等线"/>
          <w:lang w:val="en-US" w:eastAsia="zh-CN"/>
        </w:rPr>
        <w:t>-</w:t>
      </w:r>
      <w:r w:rsidRPr="00A73CBA">
        <w:rPr>
          <w:rFonts w:eastAsia="等线"/>
          <w:lang w:val="en-US" w:eastAsia="zh-CN"/>
        </w:rPr>
        <w:tab/>
        <w:t>SPS PDSCH receptions associated with a CS-RNTI</w:t>
      </w:r>
      <w:r w:rsidRPr="00FB132C">
        <w:rPr>
          <w:rFonts w:eastAsia="等线"/>
          <w:color w:val="FF0000"/>
          <w:lang w:val="en-US" w:eastAsia="zh-CN"/>
        </w:rPr>
        <w:t xml:space="preserve"> or with G-CS-RNTIs</w:t>
      </w:r>
    </w:p>
    <w:p w14:paraId="6382F9CC" w14:textId="77777777" w:rsidR="00E72D97" w:rsidRPr="00A73CBA" w:rsidRDefault="00E72D97" w:rsidP="00E72D97">
      <w:pPr>
        <w:spacing w:before="0"/>
        <w:rPr>
          <w:rFonts w:eastAsia="等线"/>
        </w:rPr>
      </w:pPr>
      <w:r w:rsidRPr="00A73CBA">
        <w:rPr>
          <w:rFonts w:eastAsia="等线"/>
          <w:lang w:val="en-US" w:eastAsia="zh-CN"/>
        </w:rPr>
        <w:t xml:space="preserve">within the </w:t>
      </w:r>
      <m:oMath>
        <m:sSub>
          <m:sSubPr>
            <m:ctrlPr>
              <w:rPr>
                <w:rFonts w:ascii="Cambria Math" w:eastAsia="等线" w:hAnsi="Cambria Math"/>
                <w:i/>
                <w:lang w:eastAsia="en-US"/>
              </w:rPr>
            </m:ctrlPr>
          </m:sSubPr>
          <m:e>
            <m:r>
              <w:rPr>
                <w:rFonts w:ascii="Cambria Math" w:eastAsia="等线" w:hAnsi="Cambria Math"/>
                <w:lang w:eastAsia="en-US"/>
              </w:rPr>
              <m:t>M</m:t>
            </m:r>
          </m:e>
          <m:sub>
            <m:r>
              <m:rPr>
                <m:nor/>
              </m:rPr>
              <w:rPr>
                <w:rFonts w:ascii="Cambria Math" w:eastAsia="等线"/>
                <w:i/>
                <w:iCs/>
                <w:lang w:eastAsia="en-US"/>
              </w:rPr>
              <m:t>A,c</m:t>
            </m:r>
            <m:ctrlPr>
              <w:rPr>
                <w:rFonts w:ascii="Cambria Math" w:eastAsia="等线" w:hAnsi="Cambria Math"/>
                <w:lang w:eastAsia="en-US"/>
              </w:rPr>
            </m:ctrlPr>
          </m:sub>
        </m:sSub>
      </m:oMath>
      <w:r w:rsidRPr="00A73CBA">
        <w:rPr>
          <w:rFonts w:eastAsia="等线"/>
          <w:lang w:eastAsia="en-US"/>
        </w:rPr>
        <w:t xml:space="preserve"> occasions for candidate PDSCH receptions as determined in clause 9.1.2.1</w:t>
      </w:r>
      <w:r w:rsidRPr="00A73CBA">
        <w:rPr>
          <w:rFonts w:eastAsia="等线"/>
          <w:lang w:val="en-US" w:eastAsia="zh-CN"/>
        </w:rPr>
        <w:t>,</w:t>
      </w:r>
      <w:r w:rsidRPr="00A73CBA">
        <w:rPr>
          <w:rFonts w:eastAsia="等线"/>
          <w:lang w:eastAsia="en-US"/>
        </w:rPr>
        <w:t xml:space="preserve"> </w:t>
      </w:r>
      <w:r w:rsidRPr="00A73CBA">
        <w:rPr>
          <w:rFonts w:eastAsia="等线"/>
        </w:rPr>
        <w:t>the UE determines a HARQ-ACK codebook only for the SPS PDSCH release, or only for the PDSCH reception, or only for SPS PDSCH receptions</w:t>
      </w:r>
      <w:r w:rsidRPr="00A73CBA">
        <w:rPr>
          <w:rFonts w:eastAsia="等线"/>
          <w:lang w:val="en-US"/>
        </w:rPr>
        <w:t xml:space="preserve"> according to corresponding </w:t>
      </w:r>
      <m:oMath>
        <m:sSub>
          <m:sSubPr>
            <m:ctrlPr>
              <w:rPr>
                <w:rFonts w:ascii="Cambria Math" w:eastAsia="等线" w:hAnsi="Cambria Math"/>
                <w:i/>
                <w:lang w:eastAsia="en-US"/>
              </w:rPr>
            </m:ctrlPr>
          </m:sSubPr>
          <m:e>
            <m:r>
              <w:rPr>
                <w:rFonts w:ascii="Cambria Math" w:eastAsia="等线" w:hAnsi="Cambria Math"/>
                <w:lang w:eastAsia="en-US"/>
              </w:rPr>
              <m:t>M</m:t>
            </m:r>
          </m:e>
          <m:sub>
            <m:r>
              <m:rPr>
                <m:nor/>
              </m:rPr>
              <w:rPr>
                <w:rFonts w:ascii="Cambria Math" w:eastAsia="等线"/>
                <w:i/>
                <w:iCs/>
                <w:lang w:eastAsia="en-US"/>
              </w:rPr>
              <m:t>A,c</m:t>
            </m:r>
            <m:ctrlPr>
              <w:rPr>
                <w:rFonts w:ascii="Cambria Math" w:eastAsia="等线" w:hAnsi="Cambria Math"/>
                <w:lang w:eastAsia="en-US"/>
              </w:rPr>
            </m:ctrlPr>
          </m:sub>
        </m:sSub>
      </m:oMath>
      <w:r w:rsidRPr="00A73CBA">
        <w:rPr>
          <w:rFonts w:eastAsia="等线" w:cs="Arial"/>
          <w:lang w:eastAsia="zh-CN"/>
        </w:rPr>
        <w:t xml:space="preserve"> occasions</w:t>
      </w:r>
      <w:r w:rsidRPr="00A73CBA">
        <w:rPr>
          <w:rFonts w:eastAsia="等线" w:cs="Arial"/>
          <w:lang w:val="en-US" w:eastAsia="zh-CN"/>
        </w:rPr>
        <w:t xml:space="preserve"> on respective serving cells</w:t>
      </w:r>
      <w:r w:rsidRPr="00A73CBA">
        <w:rPr>
          <w:rFonts w:eastAsia="等线"/>
          <w:lang w:eastAsia="zh-CN"/>
        </w:rPr>
        <w:t xml:space="preserve">, where the value of counter DAI in DCI format 1_0 </w:t>
      </w:r>
      <w:r w:rsidRPr="00FB132C">
        <w:rPr>
          <w:rFonts w:eastAsia="等线"/>
          <w:color w:val="FF0000"/>
          <w:lang w:eastAsia="zh-CN"/>
        </w:rPr>
        <w:t>or in DCI format 4_1</w:t>
      </w:r>
      <w:r>
        <w:rPr>
          <w:rFonts w:eastAsia="等线" w:hint="eastAsia"/>
          <w:lang w:eastAsia="zh-CN"/>
        </w:rPr>
        <w:t xml:space="preserve"> </w:t>
      </w:r>
      <w:r w:rsidRPr="00A73CBA">
        <w:rPr>
          <w:rFonts w:eastAsia="等线"/>
          <w:lang w:eastAsia="zh-CN"/>
        </w:rPr>
        <w:t>is according to Table 9.1.3-1 and HARQ-ACK information bits in response to more than one SPS PDSCH receptions that the UE is configured to receive are ordered according to the following pseudo-code</w:t>
      </w:r>
      <w:r w:rsidRPr="00A73CBA">
        <w:rPr>
          <w:rFonts w:eastAsia="等线"/>
        </w:rPr>
        <w:t>; otherwise, the procedures in clause 9.1.2.1 and clause 9.1.2.2 for a HARQ-ACK codebook determination apply.</w:t>
      </w:r>
    </w:p>
    <w:p w14:paraId="54F0CFF1" w14:textId="70722217" w:rsidR="00E72D97" w:rsidRDefault="00E72D97" w:rsidP="00FB132C">
      <w:pPr>
        <w:jc w:val="center"/>
        <w:rPr>
          <w:rFonts w:eastAsia="MS Mincho"/>
          <w:color w:val="0070C0"/>
        </w:rPr>
      </w:pPr>
      <w:r w:rsidRPr="00940B82">
        <w:rPr>
          <w:rFonts w:eastAsia="MS Mincho"/>
          <w:color w:val="0070C0"/>
        </w:rPr>
        <w:t>&lt;Unchanged text is omitted&gt;</w:t>
      </w:r>
    </w:p>
    <w:p w14:paraId="2A7AF795" w14:textId="660531D4" w:rsidR="009370D9" w:rsidRDefault="009370D9" w:rsidP="00390525">
      <w:pPr>
        <w:pStyle w:val="2"/>
        <w:rPr>
          <w:rFonts w:ascii="Times New Roman" w:hAnsi="Times New Roman"/>
          <w:lang w:eastAsia="zh-CN"/>
        </w:rPr>
      </w:pPr>
      <w:r>
        <w:rPr>
          <w:rFonts w:ascii="Times New Roman" w:hAnsi="Times New Roman"/>
          <w:lang w:eastAsia="zh-CN"/>
        </w:rPr>
        <w:lastRenderedPageBreak/>
        <w:t>3.3</w:t>
      </w:r>
      <w:r w:rsidRPr="003A0121">
        <w:rPr>
          <w:rFonts w:ascii="Times New Roman" w:hAnsi="Times New Roman"/>
          <w:lang w:eastAsia="zh-CN"/>
        </w:rPr>
        <w:t xml:space="preserve"> </w:t>
      </w:r>
      <w:r>
        <w:rPr>
          <w:rFonts w:ascii="Times New Roman" w:hAnsi="Times New Roman"/>
          <w:lang w:eastAsia="zh-CN"/>
        </w:rPr>
        <w:t xml:space="preserve">UL-DAI </w:t>
      </w:r>
      <w:r w:rsidR="007030EA">
        <w:rPr>
          <w:rFonts w:ascii="Times New Roman" w:hAnsi="Times New Roman"/>
          <w:lang w:eastAsia="zh-CN"/>
        </w:rPr>
        <w:t>for multicast and unicast HARQ-ACK multiplexing</w:t>
      </w:r>
    </w:p>
    <w:p w14:paraId="017DC437" w14:textId="5EA902D8" w:rsidR="00A96A9C" w:rsidRPr="00A96A9C" w:rsidRDefault="00A96A9C" w:rsidP="007641E1">
      <w:pPr>
        <w:jc w:val="both"/>
        <w:rPr>
          <w:lang w:eastAsia="zh-CN"/>
        </w:rPr>
      </w:pPr>
      <w:r>
        <w:rPr>
          <w:rFonts w:hint="eastAsia"/>
          <w:lang w:eastAsia="zh-CN"/>
        </w:rPr>
        <w:t>I</w:t>
      </w:r>
      <w:r>
        <w:rPr>
          <w:lang w:eastAsia="zh-CN"/>
        </w:rPr>
        <w:t xml:space="preserve">n last RAN1 </w:t>
      </w:r>
      <w:r>
        <w:rPr>
          <w:rFonts w:hint="eastAsia"/>
          <w:lang w:eastAsia="zh-CN"/>
        </w:rPr>
        <w:t>meeting</w:t>
      </w:r>
      <w:r w:rsidR="007641E1">
        <w:rPr>
          <w:lang w:eastAsia="zh-CN"/>
        </w:rPr>
        <w:t>, unicast and multicast HARQ-ACK multiplexing on PUSCH was supported, but one remaining issue is how to design the UL-DAI bits</w:t>
      </w:r>
      <w:r w:rsidR="00B86440">
        <w:rPr>
          <w:lang w:eastAsia="zh-CN"/>
        </w:rPr>
        <w:t xml:space="preserve"> [4]</w:t>
      </w:r>
      <w:r w:rsidR="007641E1">
        <w:rPr>
          <w:lang w:eastAsia="zh-CN"/>
        </w:rPr>
        <w:t>.</w:t>
      </w:r>
    </w:p>
    <w:p w14:paraId="4EB95521" w14:textId="77777777" w:rsidR="009370D9" w:rsidRPr="004F1AE0" w:rsidRDefault="009370D9" w:rsidP="009370D9">
      <w:pPr>
        <w:rPr>
          <w:b/>
          <w:bCs/>
          <w:lang w:eastAsia="x-none"/>
        </w:rPr>
      </w:pPr>
      <w:r w:rsidRPr="004F1AE0">
        <w:rPr>
          <w:b/>
          <w:bCs/>
          <w:highlight w:val="green"/>
          <w:lang w:eastAsia="x-none"/>
        </w:rPr>
        <w:t>Agreement</w:t>
      </w:r>
    </w:p>
    <w:p w14:paraId="3703BB4A" w14:textId="77777777" w:rsidR="009370D9" w:rsidRPr="004F1AE0" w:rsidRDefault="009370D9" w:rsidP="009370D9">
      <w:pPr>
        <w:rPr>
          <w:lang w:val="en-US" w:eastAsia="x-none"/>
        </w:rPr>
      </w:pPr>
      <w:r w:rsidRPr="004F1AE0">
        <w:rPr>
          <w:lang w:eastAsia="x-none"/>
        </w:rPr>
        <w:t xml:space="preserve">When </w:t>
      </w:r>
      <w:r w:rsidRPr="004F1AE0">
        <w:rPr>
          <w:lang w:val="en-US" w:eastAsia="x-none"/>
        </w:rPr>
        <w:t xml:space="preserve">PUCCH carrying multicast HARQ-ACK only overlaps with PUSCH with the same priority, support UL-DAI indicating the number of HARQ-ACK bits for multicast as defined in Rel-16 for unicast HARQ-ACK. </w:t>
      </w:r>
    </w:p>
    <w:p w14:paraId="0A976FBC" w14:textId="6492C73C" w:rsidR="009370D9" w:rsidRPr="004F1AE0" w:rsidRDefault="009370D9" w:rsidP="009370D9">
      <w:pPr>
        <w:numPr>
          <w:ilvl w:val="1"/>
          <w:numId w:val="24"/>
        </w:numPr>
        <w:spacing w:before="0" w:after="0"/>
        <w:rPr>
          <w:lang w:eastAsia="x-none"/>
        </w:rPr>
      </w:pPr>
      <w:r w:rsidRPr="004F1AE0">
        <w:rPr>
          <w:rFonts w:hint="eastAsia"/>
          <w:lang w:eastAsia="x-none"/>
        </w:rPr>
        <w:t>F</w:t>
      </w:r>
      <w:r w:rsidRPr="004F1AE0">
        <w:rPr>
          <w:lang w:eastAsia="x-none"/>
        </w:rPr>
        <w:t xml:space="preserve">FS it is applied to a single G-RNTI or applied to all configured G-RNTIs. </w:t>
      </w:r>
    </w:p>
    <w:p w14:paraId="2789B2E0" w14:textId="77777777" w:rsidR="009370D9" w:rsidRPr="006414AD" w:rsidRDefault="009370D9" w:rsidP="009370D9">
      <w:pPr>
        <w:rPr>
          <w:b/>
          <w:lang w:eastAsia="zh-CN"/>
        </w:rPr>
      </w:pPr>
      <w:r w:rsidRPr="006414AD">
        <w:rPr>
          <w:b/>
          <w:highlight w:val="green"/>
          <w:lang w:eastAsia="zh-CN"/>
        </w:rPr>
        <w:t>Agreement</w:t>
      </w:r>
    </w:p>
    <w:p w14:paraId="68A01211" w14:textId="77777777" w:rsidR="009370D9" w:rsidRPr="006414AD" w:rsidRDefault="009370D9" w:rsidP="009370D9">
      <w:pPr>
        <w:rPr>
          <w:lang w:eastAsia="x-none"/>
        </w:rPr>
      </w:pPr>
      <w:r w:rsidRPr="006414AD">
        <w:rPr>
          <w:lang w:eastAsia="x-none"/>
        </w:rPr>
        <w:t>Support multiplexing unicast and multicast HARQ-ACK onto the same PUSCH with the same priority for the following cases:</w:t>
      </w:r>
    </w:p>
    <w:p w14:paraId="5FE1F615" w14:textId="77777777" w:rsidR="009370D9" w:rsidRPr="006414AD" w:rsidRDefault="009370D9" w:rsidP="009370D9">
      <w:pPr>
        <w:numPr>
          <w:ilvl w:val="1"/>
          <w:numId w:val="24"/>
        </w:numPr>
        <w:spacing w:before="0" w:after="0"/>
        <w:ind w:leftChars="210"/>
        <w:rPr>
          <w:lang w:eastAsia="x-none"/>
        </w:rPr>
      </w:pPr>
      <w:r w:rsidRPr="006414AD">
        <w:rPr>
          <w:lang w:eastAsia="x-none"/>
        </w:rPr>
        <w:t>If the unicast and multicast HARQ-ACK codebooks are both Type-1</w:t>
      </w:r>
    </w:p>
    <w:p w14:paraId="7AAA70A5" w14:textId="77777777" w:rsidR="009370D9" w:rsidRPr="006414AD" w:rsidRDefault="009370D9" w:rsidP="009370D9">
      <w:pPr>
        <w:numPr>
          <w:ilvl w:val="2"/>
          <w:numId w:val="24"/>
        </w:numPr>
        <w:spacing w:before="0" w:after="0"/>
        <w:ind w:leftChars="420"/>
        <w:rPr>
          <w:lang w:eastAsia="x-none"/>
        </w:rPr>
      </w:pPr>
      <w:r w:rsidRPr="006414AD">
        <w:rPr>
          <w:lang w:eastAsia="x-none"/>
        </w:rPr>
        <w:t xml:space="preserve">Option1-1: the 1-bit UL DAI with value “1” indicates multiplexing unicast and multicast HARQ-ACK codebooks onto the same PUSCH. </w:t>
      </w:r>
    </w:p>
    <w:p w14:paraId="77B07528" w14:textId="77777777" w:rsidR="009370D9" w:rsidRPr="006414AD" w:rsidRDefault="009370D9" w:rsidP="009370D9">
      <w:pPr>
        <w:numPr>
          <w:ilvl w:val="2"/>
          <w:numId w:val="24"/>
        </w:numPr>
        <w:spacing w:before="0" w:after="0"/>
        <w:ind w:leftChars="420"/>
        <w:rPr>
          <w:lang w:eastAsia="x-none"/>
        </w:rPr>
      </w:pPr>
      <w:r w:rsidRPr="006414AD">
        <w:rPr>
          <w:lang w:eastAsia="x-none"/>
        </w:rPr>
        <w:t>Option1-2: two bits UL DAI separately indicate whether multiplexing unicast and/or multicast HARQ-ACK codebooks onto the same PUSCH</w:t>
      </w:r>
    </w:p>
    <w:p w14:paraId="478B6C41" w14:textId="77777777" w:rsidR="009370D9" w:rsidRPr="006414AD" w:rsidRDefault="009370D9" w:rsidP="009370D9">
      <w:pPr>
        <w:numPr>
          <w:ilvl w:val="3"/>
          <w:numId w:val="29"/>
        </w:numPr>
        <w:spacing w:before="0" w:after="0"/>
        <w:ind w:leftChars="630"/>
        <w:rPr>
          <w:lang w:eastAsia="x-none"/>
        </w:rPr>
      </w:pPr>
      <w:r w:rsidRPr="006414AD">
        <w:rPr>
          <w:rFonts w:hint="eastAsia"/>
          <w:lang w:eastAsia="x-none"/>
        </w:rPr>
        <w:t>F</w:t>
      </w:r>
      <w:r w:rsidRPr="006414AD">
        <w:rPr>
          <w:lang w:eastAsia="x-none"/>
        </w:rPr>
        <w:t>FS whether it is applied to a single G-RNTI or applied to all configured G-RNTIs.</w:t>
      </w:r>
    </w:p>
    <w:p w14:paraId="4AC4C2AB" w14:textId="77777777" w:rsidR="009370D9" w:rsidRPr="006414AD" w:rsidRDefault="009370D9" w:rsidP="009370D9">
      <w:pPr>
        <w:numPr>
          <w:ilvl w:val="1"/>
          <w:numId w:val="24"/>
        </w:numPr>
        <w:spacing w:before="0" w:after="0"/>
        <w:ind w:leftChars="210"/>
        <w:rPr>
          <w:lang w:eastAsia="x-none"/>
        </w:rPr>
      </w:pPr>
      <w:r w:rsidRPr="006414AD">
        <w:rPr>
          <w:lang w:eastAsia="x-none"/>
        </w:rPr>
        <w:t>If both unicast and multicast HARQ-ACK codebooks are Type-2, down-select from:</w:t>
      </w:r>
    </w:p>
    <w:p w14:paraId="796CF7C7" w14:textId="77777777" w:rsidR="009370D9" w:rsidRPr="006414AD" w:rsidRDefault="009370D9" w:rsidP="009370D9">
      <w:pPr>
        <w:numPr>
          <w:ilvl w:val="2"/>
          <w:numId w:val="24"/>
        </w:numPr>
        <w:spacing w:before="0" w:after="0"/>
        <w:ind w:leftChars="420"/>
        <w:rPr>
          <w:lang w:eastAsia="x-none"/>
        </w:rPr>
      </w:pPr>
      <w:r w:rsidRPr="006414AD">
        <w:rPr>
          <w:lang w:eastAsia="x-none"/>
        </w:rPr>
        <w:t xml:space="preserve">Option2-1: the 2-bit UL DAI is applicable to both HARQ-ACK codebooks. </w:t>
      </w:r>
    </w:p>
    <w:p w14:paraId="646A8F71" w14:textId="77777777" w:rsidR="009370D9" w:rsidRPr="006414AD" w:rsidRDefault="009370D9" w:rsidP="009370D9">
      <w:pPr>
        <w:numPr>
          <w:ilvl w:val="2"/>
          <w:numId w:val="24"/>
        </w:numPr>
        <w:spacing w:before="0" w:after="0"/>
        <w:ind w:leftChars="420"/>
        <w:rPr>
          <w:lang w:eastAsia="x-none"/>
        </w:rPr>
      </w:pPr>
      <w:r w:rsidRPr="006414AD">
        <w:rPr>
          <w:lang w:eastAsia="x-none"/>
        </w:rPr>
        <w:t xml:space="preserve">Option2-2: 2-bit UL DAI(s) are included in DCI for multicast, in addition to the 2-bit UL DAI for unicast. </w:t>
      </w:r>
    </w:p>
    <w:p w14:paraId="670DCF85" w14:textId="77777777" w:rsidR="009370D9" w:rsidRPr="006414AD" w:rsidRDefault="009370D9" w:rsidP="009370D9">
      <w:pPr>
        <w:numPr>
          <w:ilvl w:val="3"/>
          <w:numId w:val="29"/>
        </w:numPr>
        <w:spacing w:before="0" w:after="0"/>
        <w:ind w:leftChars="630"/>
        <w:rPr>
          <w:lang w:eastAsia="x-none"/>
        </w:rPr>
      </w:pPr>
      <w:r w:rsidRPr="006414AD">
        <w:rPr>
          <w:rFonts w:hint="eastAsia"/>
          <w:lang w:eastAsia="x-none"/>
        </w:rPr>
        <w:t>F</w:t>
      </w:r>
      <w:r w:rsidRPr="006414AD">
        <w:rPr>
          <w:lang w:eastAsia="x-none"/>
        </w:rPr>
        <w:t>FS whether a single UL DAI field is applied to all G-RNTIs, or separate UL DAI fields are applied for each configured G-RNTI.</w:t>
      </w:r>
    </w:p>
    <w:p w14:paraId="17DF099F" w14:textId="1E3468E1" w:rsidR="009370D9" w:rsidRDefault="009370D9" w:rsidP="009370D9">
      <w:pPr>
        <w:numPr>
          <w:ilvl w:val="1"/>
          <w:numId w:val="24"/>
        </w:numPr>
        <w:spacing w:before="0" w:after="0"/>
        <w:ind w:leftChars="210"/>
        <w:rPr>
          <w:lang w:eastAsia="x-none"/>
        </w:rPr>
      </w:pPr>
      <w:r w:rsidRPr="006414AD">
        <w:rPr>
          <w:lang w:eastAsia="x-none"/>
        </w:rPr>
        <w:t xml:space="preserve">FFS the unicast and multicast HARQ-ACK codebooks are different Types. </w:t>
      </w:r>
    </w:p>
    <w:p w14:paraId="5BA82F8B" w14:textId="70D1DE8E" w:rsidR="00C511F7" w:rsidRDefault="00C511F7" w:rsidP="00C511F7">
      <w:pPr>
        <w:spacing w:before="0" w:after="0"/>
        <w:rPr>
          <w:lang w:eastAsia="x-none"/>
        </w:rPr>
      </w:pPr>
    </w:p>
    <w:p w14:paraId="3E53EEB0" w14:textId="74B73100" w:rsidR="00C511F7" w:rsidRPr="00847FB7" w:rsidRDefault="00D05479" w:rsidP="00847FB7">
      <w:pPr>
        <w:jc w:val="both"/>
        <w:rPr>
          <w:iCs/>
          <w:lang w:eastAsia="zh-CN"/>
        </w:rPr>
      </w:pPr>
      <w:r w:rsidRPr="00847FB7">
        <w:rPr>
          <w:iCs/>
          <w:lang w:eastAsia="zh-CN"/>
        </w:rPr>
        <w:t xml:space="preserve">The first issue needs discussion is whether the UL-DAI </w:t>
      </w:r>
      <w:r w:rsidR="000F17DA" w:rsidRPr="00847FB7">
        <w:rPr>
          <w:iCs/>
          <w:lang w:eastAsia="zh-CN"/>
        </w:rPr>
        <w:t>is applied to a single G-RNTI or applied to all configured G-RNTIs. Considering the configured G-RNTI number may be large and if one UL-DAI is only applied to single G-RNTI, the total UL-DAI bitlength may be to</w:t>
      </w:r>
      <w:r w:rsidR="00460AE8">
        <w:rPr>
          <w:iCs/>
          <w:lang w:eastAsia="zh-CN"/>
        </w:rPr>
        <w:t>o</w:t>
      </w:r>
      <w:r w:rsidR="000F17DA" w:rsidRPr="00847FB7">
        <w:rPr>
          <w:iCs/>
          <w:lang w:eastAsia="zh-CN"/>
        </w:rPr>
        <w:t xml:space="preserve"> large which will cause the increase of unicast UL grant PDCCH DCI size. Therefore, we support the UL-DAI is applied to all configured G-RNTIs.</w:t>
      </w:r>
    </w:p>
    <w:p w14:paraId="194C9233" w14:textId="6093EEF2" w:rsidR="003D34F4" w:rsidRPr="003D34F4" w:rsidRDefault="00847FB7" w:rsidP="003D34F4">
      <w:pPr>
        <w:jc w:val="both"/>
        <w:rPr>
          <w:b/>
          <w:bCs/>
          <w:lang w:eastAsia="x-none"/>
        </w:rPr>
      </w:pPr>
      <w:r w:rsidRPr="003D34F4">
        <w:rPr>
          <w:rFonts w:hint="eastAsia"/>
          <w:b/>
          <w:bCs/>
          <w:lang w:eastAsia="zh-CN"/>
        </w:rPr>
        <w:t>P</w:t>
      </w:r>
      <w:r w:rsidRPr="003D34F4">
        <w:rPr>
          <w:b/>
          <w:bCs/>
          <w:lang w:eastAsia="zh-CN"/>
        </w:rPr>
        <w:t xml:space="preserve">roposal </w:t>
      </w:r>
      <w:r w:rsidR="00CF174D">
        <w:rPr>
          <w:b/>
          <w:bCs/>
          <w:lang w:eastAsia="zh-CN"/>
        </w:rPr>
        <w:t>5</w:t>
      </w:r>
      <w:r w:rsidRPr="003D34F4">
        <w:rPr>
          <w:b/>
          <w:bCs/>
          <w:lang w:eastAsia="zh-CN"/>
        </w:rPr>
        <w:t xml:space="preserve">. </w:t>
      </w:r>
      <w:r w:rsidR="003D34F4" w:rsidRPr="003D34F4">
        <w:rPr>
          <w:b/>
          <w:bCs/>
          <w:lang w:eastAsia="x-none"/>
        </w:rPr>
        <w:t xml:space="preserve">When </w:t>
      </w:r>
      <w:r w:rsidR="003D34F4" w:rsidRPr="003D34F4">
        <w:rPr>
          <w:b/>
          <w:bCs/>
          <w:lang w:val="en-US" w:eastAsia="x-none"/>
        </w:rPr>
        <w:t xml:space="preserve">PUCCH carrying multicast HARQ-ACK only overlaps with PUSCH with the same priority, UL-DAI indicating the number of HARQ-ACK bits for multicast </w:t>
      </w:r>
      <w:r w:rsidR="003D34F4" w:rsidRPr="003D34F4">
        <w:rPr>
          <w:b/>
          <w:bCs/>
          <w:lang w:eastAsia="x-none"/>
        </w:rPr>
        <w:t xml:space="preserve">is applied to all configured G-RNTIs. </w:t>
      </w:r>
    </w:p>
    <w:p w14:paraId="4130509F" w14:textId="2B0EB7FB" w:rsidR="000F17DA" w:rsidRPr="00C9205E" w:rsidRDefault="001A7285" w:rsidP="00C9205E">
      <w:pPr>
        <w:jc w:val="both"/>
        <w:rPr>
          <w:iCs/>
          <w:lang w:eastAsia="zh-CN"/>
        </w:rPr>
      </w:pPr>
      <w:r w:rsidRPr="00C9205E">
        <w:rPr>
          <w:iCs/>
          <w:lang w:eastAsia="zh-CN"/>
        </w:rPr>
        <w:t>As the detailed UL-DAI design, there are two major options, which the first option is the common UL-DAI bit(s) is used to indicate both unicast and multicast, and the second option is that separate UL-DAIs are used to indicate unicast and multicast separately. For the first option, the UL-DAI bitlength is not changed compared with Rel-16, and can be applied to when the codebook type of unicast and multicast is the same. The second option provides more flexibility but increase</w:t>
      </w:r>
      <w:r w:rsidR="002E55AA">
        <w:rPr>
          <w:iCs/>
          <w:lang w:eastAsia="zh-CN"/>
        </w:rPr>
        <w:t>s</w:t>
      </w:r>
      <w:r w:rsidRPr="00C9205E">
        <w:rPr>
          <w:iCs/>
          <w:lang w:eastAsia="zh-CN"/>
        </w:rPr>
        <w:t xml:space="preserve"> the UL-DAI bitlength</w:t>
      </w:r>
      <w:r w:rsidR="002E55AA">
        <w:rPr>
          <w:iCs/>
          <w:lang w:eastAsia="zh-CN"/>
        </w:rPr>
        <w:t>.</w:t>
      </w:r>
      <w:r w:rsidRPr="00C9205E">
        <w:rPr>
          <w:iCs/>
          <w:lang w:eastAsia="zh-CN"/>
        </w:rPr>
        <w:t xml:space="preserve"> </w:t>
      </w:r>
      <w:r w:rsidR="001E6708">
        <w:rPr>
          <w:iCs/>
          <w:lang w:eastAsia="zh-CN"/>
        </w:rPr>
        <w:t>However,</w:t>
      </w:r>
      <w:r w:rsidRPr="00C9205E">
        <w:rPr>
          <w:iCs/>
          <w:lang w:eastAsia="zh-CN"/>
        </w:rPr>
        <w:t xml:space="preserve"> as the discussion above, if the UL-DAI is applied to all configured G-RNTIs, the additional UL-DAI </w:t>
      </w:r>
      <w:r w:rsidR="002E55AA">
        <w:rPr>
          <w:iCs/>
          <w:lang w:eastAsia="zh-CN"/>
        </w:rPr>
        <w:t xml:space="preserve">bitlength </w:t>
      </w:r>
      <w:r w:rsidRPr="00C9205E">
        <w:rPr>
          <w:iCs/>
          <w:lang w:eastAsia="zh-CN"/>
        </w:rPr>
        <w:t xml:space="preserve">is only 1 bit or 2 bits which is also acceptable. </w:t>
      </w:r>
      <w:r w:rsidR="00C9205E" w:rsidRPr="00C9205E">
        <w:rPr>
          <w:iCs/>
          <w:lang w:eastAsia="zh-CN"/>
        </w:rPr>
        <w:t xml:space="preserve">One more important thing needs consideration is when unicast and multicast HARQ-ACK codebooks are different types, only separate UL-DAI can be used </w:t>
      </w:r>
      <w:r w:rsidR="009F2FDF" w:rsidRPr="00C9205E">
        <w:rPr>
          <w:iCs/>
          <w:lang w:eastAsia="zh-CN"/>
        </w:rPr>
        <w:t xml:space="preserve">in this case, </w:t>
      </w:r>
      <w:r w:rsidR="00C9205E" w:rsidRPr="00C9205E">
        <w:rPr>
          <w:iCs/>
          <w:lang w:eastAsia="zh-CN"/>
        </w:rPr>
        <w:t>since the usages of UL-DAI for Type-1 codebook and Type-2 codebook are totally different.</w:t>
      </w:r>
    </w:p>
    <w:p w14:paraId="3841F928" w14:textId="0EE4B5D0" w:rsidR="00C9205E" w:rsidRDefault="00C9205E" w:rsidP="006514DD">
      <w:pPr>
        <w:jc w:val="both"/>
        <w:rPr>
          <w:iCs/>
          <w:lang w:eastAsia="zh-CN"/>
        </w:rPr>
      </w:pPr>
      <w:r w:rsidRPr="006514DD">
        <w:rPr>
          <w:iCs/>
          <w:lang w:eastAsia="zh-CN"/>
        </w:rPr>
        <w:t xml:space="preserve">Considering this, separate UL-DAI are preferred not only for same codebook type but also different codebook types, and the </w:t>
      </w:r>
      <w:r w:rsidR="006A21F2" w:rsidRPr="006514DD">
        <w:rPr>
          <w:iCs/>
          <w:lang w:eastAsia="zh-CN"/>
        </w:rPr>
        <w:t>detailed design is summarized as the following</w:t>
      </w:r>
      <w:r w:rsidR="006514DD">
        <w:rPr>
          <w:iCs/>
          <w:lang w:eastAsia="zh-CN"/>
        </w:rPr>
        <w:t>:</w:t>
      </w:r>
    </w:p>
    <w:p w14:paraId="2F3AB88C" w14:textId="77777777" w:rsidR="00AB7F37" w:rsidRDefault="006514DD" w:rsidP="00AB7F37">
      <w:pPr>
        <w:pStyle w:val="aff"/>
        <w:numPr>
          <w:ilvl w:val="0"/>
          <w:numId w:val="31"/>
        </w:numPr>
        <w:ind w:leftChars="0"/>
        <w:jc w:val="both"/>
        <w:rPr>
          <w:iCs/>
          <w:lang w:eastAsia="zh-CN"/>
        </w:rPr>
      </w:pPr>
      <w:r w:rsidRPr="00AB7F37">
        <w:rPr>
          <w:iCs/>
          <w:lang w:eastAsia="zh-CN"/>
        </w:rPr>
        <w:t>Case 1: The unicast and multicast HARQ-ACK codebooks are both Type-1</w:t>
      </w:r>
      <w:r w:rsidR="00BB41C3" w:rsidRPr="00AB7F37">
        <w:rPr>
          <w:iCs/>
          <w:lang w:eastAsia="zh-CN"/>
        </w:rPr>
        <w:t>:</w:t>
      </w:r>
    </w:p>
    <w:p w14:paraId="4073CEF2" w14:textId="77777777" w:rsidR="00AB7F37" w:rsidRDefault="006514DD" w:rsidP="00AB7F37">
      <w:pPr>
        <w:pStyle w:val="aff"/>
        <w:numPr>
          <w:ilvl w:val="1"/>
          <w:numId w:val="31"/>
        </w:numPr>
        <w:ind w:leftChars="0"/>
        <w:jc w:val="both"/>
        <w:rPr>
          <w:iCs/>
          <w:lang w:eastAsia="zh-CN"/>
        </w:rPr>
      </w:pPr>
      <w:r w:rsidRPr="00AB7F37">
        <w:rPr>
          <w:iCs/>
          <w:lang w:eastAsia="zh-CN"/>
        </w:rPr>
        <w:t>Option1-2: two bits UL DAI separately indicate whether multiplexing unicast and/or multicast HARQ-ACK codebooks onto the same PUSCH</w:t>
      </w:r>
      <w:r w:rsidR="006D77AD" w:rsidRPr="00AB7F37">
        <w:rPr>
          <w:iCs/>
          <w:lang w:eastAsia="zh-CN"/>
        </w:rPr>
        <w:t>.</w:t>
      </w:r>
    </w:p>
    <w:p w14:paraId="4AD79D15" w14:textId="77777777" w:rsidR="00AB7F37" w:rsidRDefault="00BB41C3" w:rsidP="00AB7F37">
      <w:pPr>
        <w:pStyle w:val="aff"/>
        <w:numPr>
          <w:ilvl w:val="0"/>
          <w:numId w:val="31"/>
        </w:numPr>
        <w:ind w:leftChars="0"/>
        <w:jc w:val="both"/>
        <w:rPr>
          <w:iCs/>
          <w:lang w:eastAsia="zh-CN"/>
        </w:rPr>
      </w:pPr>
      <w:r w:rsidRPr="00AB7F37">
        <w:rPr>
          <w:iCs/>
          <w:lang w:eastAsia="zh-CN"/>
        </w:rPr>
        <w:t>Case 2: The unicast and multicast HARQ-ACK codebooks are both Type-2:</w:t>
      </w:r>
    </w:p>
    <w:p w14:paraId="2B27CE05" w14:textId="77777777" w:rsidR="00AB7F37" w:rsidRDefault="00820750" w:rsidP="00AB7F37">
      <w:pPr>
        <w:pStyle w:val="aff"/>
        <w:numPr>
          <w:ilvl w:val="1"/>
          <w:numId w:val="31"/>
        </w:numPr>
        <w:ind w:leftChars="0"/>
        <w:jc w:val="both"/>
        <w:rPr>
          <w:iCs/>
          <w:lang w:eastAsia="zh-CN"/>
        </w:rPr>
      </w:pPr>
      <w:r w:rsidRPr="00AB7F37">
        <w:rPr>
          <w:iCs/>
          <w:lang w:eastAsia="zh-CN"/>
        </w:rPr>
        <w:t>Option2-2: 2-bit UL DAI(s) are included in DCI for multicast, in addition to the 2-bit UL DAI for unicast.</w:t>
      </w:r>
    </w:p>
    <w:p w14:paraId="648FCF98" w14:textId="0046570B" w:rsidR="00AB7F37" w:rsidRDefault="00AB7F37" w:rsidP="00AB7F37">
      <w:pPr>
        <w:pStyle w:val="aff"/>
        <w:numPr>
          <w:ilvl w:val="0"/>
          <w:numId w:val="31"/>
        </w:numPr>
        <w:ind w:leftChars="0"/>
        <w:jc w:val="both"/>
        <w:rPr>
          <w:iCs/>
          <w:lang w:eastAsia="zh-CN"/>
        </w:rPr>
      </w:pPr>
      <w:r w:rsidRPr="00AB7F37">
        <w:rPr>
          <w:iCs/>
          <w:lang w:eastAsia="zh-CN"/>
        </w:rPr>
        <w:t xml:space="preserve">Case </w:t>
      </w:r>
      <w:r>
        <w:rPr>
          <w:iCs/>
          <w:lang w:eastAsia="zh-CN"/>
        </w:rPr>
        <w:t>3</w:t>
      </w:r>
      <w:r w:rsidRPr="00AB7F37">
        <w:rPr>
          <w:iCs/>
          <w:lang w:eastAsia="zh-CN"/>
        </w:rPr>
        <w:t>: The unicast HARQ-ACK codebook</w:t>
      </w:r>
      <w:r>
        <w:rPr>
          <w:iCs/>
          <w:lang w:eastAsia="zh-CN"/>
        </w:rPr>
        <w:t xml:space="preserve"> is</w:t>
      </w:r>
      <w:r w:rsidRPr="00AB7F37">
        <w:rPr>
          <w:iCs/>
          <w:lang w:eastAsia="zh-CN"/>
        </w:rPr>
        <w:t xml:space="preserve"> Type-1</w:t>
      </w:r>
      <w:r>
        <w:rPr>
          <w:iCs/>
          <w:lang w:eastAsia="zh-CN"/>
        </w:rPr>
        <w:t xml:space="preserve"> </w:t>
      </w:r>
      <w:r w:rsidRPr="00AB7F37">
        <w:rPr>
          <w:iCs/>
          <w:lang w:eastAsia="zh-CN"/>
        </w:rPr>
        <w:t xml:space="preserve">and </w:t>
      </w:r>
      <w:r>
        <w:rPr>
          <w:iCs/>
          <w:lang w:eastAsia="zh-CN"/>
        </w:rPr>
        <w:t xml:space="preserve">the </w:t>
      </w:r>
      <w:r w:rsidRPr="00AB7F37">
        <w:rPr>
          <w:iCs/>
          <w:lang w:eastAsia="zh-CN"/>
        </w:rPr>
        <w:t xml:space="preserve">multicast HARQ-ACK codebook </w:t>
      </w:r>
      <w:r>
        <w:rPr>
          <w:iCs/>
          <w:lang w:eastAsia="zh-CN"/>
        </w:rPr>
        <w:t xml:space="preserve">is </w:t>
      </w:r>
      <w:r w:rsidRPr="00AB7F37">
        <w:rPr>
          <w:iCs/>
          <w:lang w:eastAsia="zh-CN"/>
        </w:rPr>
        <w:t>Type-</w:t>
      </w:r>
      <w:r>
        <w:rPr>
          <w:iCs/>
          <w:lang w:eastAsia="zh-CN"/>
        </w:rPr>
        <w:t>2</w:t>
      </w:r>
      <w:r w:rsidRPr="00AB7F37">
        <w:rPr>
          <w:iCs/>
          <w:lang w:eastAsia="zh-CN"/>
        </w:rPr>
        <w:t>:</w:t>
      </w:r>
    </w:p>
    <w:p w14:paraId="01564F70" w14:textId="2E19366C" w:rsidR="00AB7F37" w:rsidRDefault="00002226" w:rsidP="00AB7F37">
      <w:pPr>
        <w:pStyle w:val="aff"/>
        <w:numPr>
          <w:ilvl w:val="1"/>
          <w:numId w:val="31"/>
        </w:numPr>
        <w:ind w:leftChars="0"/>
        <w:jc w:val="both"/>
        <w:rPr>
          <w:iCs/>
          <w:lang w:eastAsia="zh-CN"/>
        </w:rPr>
      </w:pPr>
      <w:r>
        <w:rPr>
          <w:iCs/>
          <w:lang w:eastAsia="zh-CN"/>
        </w:rPr>
        <w:t>1</w:t>
      </w:r>
      <w:r w:rsidRPr="005D527D">
        <w:rPr>
          <w:rFonts w:hint="eastAsia"/>
          <w:iCs/>
          <w:lang w:eastAsia="zh-CN"/>
        </w:rPr>
        <w:t>-</w:t>
      </w:r>
      <w:r w:rsidRPr="005D527D">
        <w:rPr>
          <w:iCs/>
          <w:lang w:eastAsia="zh-CN"/>
        </w:rPr>
        <w:t xml:space="preserve">bit UL DAI </w:t>
      </w:r>
      <w:r w:rsidRPr="00AB7F37">
        <w:rPr>
          <w:iCs/>
          <w:lang w:eastAsia="zh-CN"/>
        </w:rPr>
        <w:t>indicate</w:t>
      </w:r>
      <w:r>
        <w:rPr>
          <w:iCs/>
          <w:lang w:eastAsia="zh-CN"/>
        </w:rPr>
        <w:t>s</w:t>
      </w:r>
      <w:r w:rsidRPr="00AB7F37">
        <w:rPr>
          <w:iCs/>
          <w:lang w:eastAsia="zh-CN"/>
        </w:rPr>
        <w:t xml:space="preserve"> whether multiplexing unicast HARQ-ACK codebook onto the PUSCH</w:t>
      </w:r>
      <w:r>
        <w:rPr>
          <w:iCs/>
          <w:lang w:eastAsia="zh-CN"/>
        </w:rPr>
        <w:t xml:space="preserve"> </w:t>
      </w:r>
      <w:r w:rsidR="00790269">
        <w:rPr>
          <w:iCs/>
          <w:lang w:eastAsia="zh-CN"/>
        </w:rPr>
        <w:t>and</w:t>
      </w:r>
      <w:r>
        <w:rPr>
          <w:iCs/>
          <w:lang w:eastAsia="zh-CN"/>
        </w:rPr>
        <w:t xml:space="preserve"> </w:t>
      </w:r>
      <w:r w:rsidR="00D865E2">
        <w:rPr>
          <w:iCs/>
          <w:lang w:eastAsia="zh-CN"/>
        </w:rPr>
        <w:t>2-</w:t>
      </w:r>
      <w:r w:rsidR="00AB7F37" w:rsidRPr="00AB7F37">
        <w:rPr>
          <w:iCs/>
          <w:lang w:eastAsia="zh-CN"/>
        </w:rPr>
        <w:t>bit UL DAI</w:t>
      </w:r>
      <w:r w:rsidR="00660FF7">
        <w:rPr>
          <w:iCs/>
          <w:lang w:eastAsia="zh-CN"/>
        </w:rPr>
        <w:t xml:space="preserve"> is</w:t>
      </w:r>
      <w:r w:rsidR="00AB7F37" w:rsidRPr="00AB7F37">
        <w:rPr>
          <w:iCs/>
          <w:lang w:eastAsia="zh-CN"/>
        </w:rPr>
        <w:t xml:space="preserve"> </w:t>
      </w:r>
      <w:r>
        <w:rPr>
          <w:iCs/>
          <w:lang w:eastAsia="zh-CN"/>
        </w:rPr>
        <w:t xml:space="preserve">for </w:t>
      </w:r>
      <w:r w:rsidRPr="00AB7F37">
        <w:rPr>
          <w:iCs/>
          <w:lang w:eastAsia="zh-CN"/>
        </w:rPr>
        <w:t>multicast</w:t>
      </w:r>
      <w:r w:rsidR="00AB7F37" w:rsidRPr="00AB7F37">
        <w:rPr>
          <w:iCs/>
          <w:lang w:eastAsia="zh-CN"/>
        </w:rPr>
        <w:t>.</w:t>
      </w:r>
    </w:p>
    <w:p w14:paraId="1E978CF9" w14:textId="7D6798B1" w:rsidR="00A72F86" w:rsidRDefault="00A72F86" w:rsidP="00A72F86">
      <w:pPr>
        <w:pStyle w:val="aff"/>
        <w:numPr>
          <w:ilvl w:val="0"/>
          <w:numId w:val="31"/>
        </w:numPr>
        <w:ind w:leftChars="0"/>
        <w:jc w:val="both"/>
        <w:rPr>
          <w:iCs/>
          <w:lang w:eastAsia="zh-CN"/>
        </w:rPr>
      </w:pPr>
      <w:r w:rsidRPr="00AB7F37">
        <w:rPr>
          <w:iCs/>
          <w:lang w:eastAsia="zh-CN"/>
        </w:rPr>
        <w:t xml:space="preserve">Case </w:t>
      </w:r>
      <w:r w:rsidR="006332A7">
        <w:rPr>
          <w:iCs/>
          <w:lang w:eastAsia="zh-CN"/>
        </w:rPr>
        <w:t>4</w:t>
      </w:r>
      <w:r w:rsidRPr="00AB7F37">
        <w:rPr>
          <w:iCs/>
          <w:lang w:eastAsia="zh-CN"/>
        </w:rPr>
        <w:t>: The unicast HARQ-ACK codebook</w:t>
      </w:r>
      <w:r>
        <w:rPr>
          <w:iCs/>
          <w:lang w:eastAsia="zh-CN"/>
        </w:rPr>
        <w:t xml:space="preserve"> is</w:t>
      </w:r>
      <w:r w:rsidRPr="00AB7F37">
        <w:rPr>
          <w:iCs/>
          <w:lang w:eastAsia="zh-CN"/>
        </w:rPr>
        <w:t xml:space="preserve"> Type-</w:t>
      </w:r>
      <w:r w:rsidR="006332A7">
        <w:rPr>
          <w:iCs/>
          <w:lang w:eastAsia="zh-CN"/>
        </w:rPr>
        <w:t>2</w:t>
      </w:r>
      <w:r>
        <w:rPr>
          <w:iCs/>
          <w:lang w:eastAsia="zh-CN"/>
        </w:rPr>
        <w:t xml:space="preserve"> </w:t>
      </w:r>
      <w:r w:rsidRPr="00AB7F37">
        <w:rPr>
          <w:iCs/>
          <w:lang w:eastAsia="zh-CN"/>
        </w:rPr>
        <w:t xml:space="preserve">and </w:t>
      </w:r>
      <w:r>
        <w:rPr>
          <w:iCs/>
          <w:lang w:eastAsia="zh-CN"/>
        </w:rPr>
        <w:t xml:space="preserve">the </w:t>
      </w:r>
      <w:r w:rsidRPr="00AB7F37">
        <w:rPr>
          <w:iCs/>
          <w:lang w:eastAsia="zh-CN"/>
        </w:rPr>
        <w:t xml:space="preserve">multicast HARQ-ACK codebook </w:t>
      </w:r>
      <w:r>
        <w:rPr>
          <w:iCs/>
          <w:lang w:eastAsia="zh-CN"/>
        </w:rPr>
        <w:t xml:space="preserve">is </w:t>
      </w:r>
      <w:r w:rsidRPr="00AB7F37">
        <w:rPr>
          <w:iCs/>
          <w:lang w:eastAsia="zh-CN"/>
        </w:rPr>
        <w:t>Type-</w:t>
      </w:r>
      <w:r w:rsidR="006332A7">
        <w:rPr>
          <w:iCs/>
          <w:lang w:eastAsia="zh-CN"/>
        </w:rPr>
        <w:t>1</w:t>
      </w:r>
      <w:r w:rsidRPr="00AB7F37">
        <w:rPr>
          <w:iCs/>
          <w:lang w:eastAsia="zh-CN"/>
        </w:rPr>
        <w:t>:</w:t>
      </w:r>
    </w:p>
    <w:p w14:paraId="2EFE9DAC" w14:textId="523AC422" w:rsidR="007A39B4" w:rsidRDefault="00CE368A" w:rsidP="007A39B4">
      <w:pPr>
        <w:pStyle w:val="aff"/>
        <w:numPr>
          <w:ilvl w:val="1"/>
          <w:numId w:val="31"/>
        </w:numPr>
        <w:ind w:leftChars="0"/>
        <w:jc w:val="both"/>
        <w:rPr>
          <w:iCs/>
          <w:lang w:eastAsia="zh-CN"/>
        </w:rPr>
      </w:pPr>
      <w:r>
        <w:rPr>
          <w:iCs/>
          <w:lang w:eastAsia="zh-CN"/>
        </w:rPr>
        <w:lastRenderedPageBreak/>
        <w:t>2-</w:t>
      </w:r>
      <w:r w:rsidRPr="00AB7F37">
        <w:rPr>
          <w:iCs/>
          <w:lang w:eastAsia="zh-CN"/>
        </w:rPr>
        <w:t xml:space="preserve">bit UL DAI </w:t>
      </w:r>
      <w:r w:rsidR="00660FF7">
        <w:rPr>
          <w:iCs/>
          <w:lang w:eastAsia="zh-CN"/>
        </w:rPr>
        <w:t xml:space="preserve">is </w:t>
      </w:r>
      <w:r>
        <w:rPr>
          <w:iCs/>
          <w:lang w:eastAsia="zh-CN"/>
        </w:rPr>
        <w:t>for unicast and 1</w:t>
      </w:r>
      <w:r w:rsidRPr="005D527D">
        <w:rPr>
          <w:rFonts w:hint="eastAsia"/>
          <w:iCs/>
          <w:lang w:eastAsia="zh-CN"/>
        </w:rPr>
        <w:t>-</w:t>
      </w:r>
      <w:r w:rsidRPr="005D527D">
        <w:rPr>
          <w:iCs/>
          <w:lang w:eastAsia="zh-CN"/>
        </w:rPr>
        <w:t xml:space="preserve">bit UL DAI </w:t>
      </w:r>
      <w:r w:rsidRPr="00AB7F37">
        <w:rPr>
          <w:iCs/>
          <w:lang w:eastAsia="zh-CN"/>
        </w:rPr>
        <w:t>indicate</w:t>
      </w:r>
      <w:r>
        <w:rPr>
          <w:iCs/>
          <w:lang w:eastAsia="zh-CN"/>
        </w:rPr>
        <w:t>s</w:t>
      </w:r>
      <w:r w:rsidRPr="00AB7F37">
        <w:rPr>
          <w:iCs/>
          <w:lang w:eastAsia="zh-CN"/>
        </w:rPr>
        <w:t xml:space="preserve"> whether multiplexing </w:t>
      </w:r>
      <w:r>
        <w:rPr>
          <w:iCs/>
          <w:lang w:eastAsia="zh-CN"/>
        </w:rPr>
        <w:t>multicast</w:t>
      </w:r>
      <w:r w:rsidRPr="00AB7F37">
        <w:rPr>
          <w:iCs/>
          <w:lang w:eastAsia="zh-CN"/>
        </w:rPr>
        <w:t xml:space="preserve"> HARQ-ACK codebook onto the PUSCH</w:t>
      </w:r>
      <w:r>
        <w:rPr>
          <w:iCs/>
          <w:lang w:eastAsia="zh-CN"/>
        </w:rPr>
        <w:t>.</w:t>
      </w:r>
    </w:p>
    <w:p w14:paraId="74D8BA40" w14:textId="77777777" w:rsidR="007A39B4" w:rsidRPr="007A39B4" w:rsidRDefault="007A39B4" w:rsidP="00946FC0">
      <w:pPr>
        <w:pStyle w:val="aff"/>
        <w:ind w:leftChars="0" w:firstLine="0"/>
        <w:jc w:val="both"/>
        <w:rPr>
          <w:iCs/>
          <w:lang w:eastAsia="zh-CN"/>
        </w:rPr>
      </w:pPr>
    </w:p>
    <w:p w14:paraId="434E3909" w14:textId="6472D60A" w:rsidR="00C511F7" w:rsidRPr="00946FC0" w:rsidRDefault="00C511F7" w:rsidP="007A39B4">
      <w:pPr>
        <w:jc w:val="both"/>
        <w:rPr>
          <w:b/>
          <w:bCs/>
          <w:iCs/>
          <w:lang w:eastAsia="zh-CN"/>
        </w:rPr>
      </w:pPr>
      <w:r w:rsidRPr="00946FC0">
        <w:rPr>
          <w:b/>
          <w:bCs/>
          <w:iCs/>
          <w:lang w:eastAsia="zh-CN"/>
        </w:rPr>
        <w:t xml:space="preserve">Proposal </w:t>
      </w:r>
      <w:r w:rsidR="00CF174D">
        <w:rPr>
          <w:b/>
          <w:bCs/>
          <w:iCs/>
          <w:lang w:eastAsia="zh-CN"/>
        </w:rPr>
        <w:t>6</w:t>
      </w:r>
      <w:r w:rsidRPr="00946FC0">
        <w:rPr>
          <w:b/>
          <w:bCs/>
          <w:iCs/>
          <w:lang w:eastAsia="zh-CN"/>
        </w:rPr>
        <w:t xml:space="preserve">. </w:t>
      </w:r>
      <w:r w:rsidR="00BA00FB" w:rsidRPr="00946FC0">
        <w:rPr>
          <w:b/>
          <w:bCs/>
          <w:iCs/>
          <w:lang w:eastAsia="zh-CN"/>
        </w:rPr>
        <w:t>For multiplexing unicast and multicast HARQ-ACK onto the same PUSCH with the same priority</w:t>
      </w:r>
      <w:r w:rsidR="00D05479" w:rsidRPr="00946FC0">
        <w:rPr>
          <w:b/>
          <w:bCs/>
          <w:iCs/>
          <w:lang w:eastAsia="zh-CN"/>
        </w:rPr>
        <w:t>:</w:t>
      </w:r>
    </w:p>
    <w:p w14:paraId="56008FB3" w14:textId="119C490B" w:rsidR="00BA00FB" w:rsidRPr="00946FC0" w:rsidRDefault="00BA00FB" w:rsidP="007A39B4">
      <w:pPr>
        <w:pStyle w:val="aff"/>
        <w:numPr>
          <w:ilvl w:val="0"/>
          <w:numId w:val="31"/>
        </w:numPr>
        <w:ind w:leftChars="0"/>
        <w:jc w:val="both"/>
        <w:rPr>
          <w:b/>
          <w:bCs/>
          <w:iCs/>
          <w:lang w:eastAsia="zh-CN"/>
        </w:rPr>
      </w:pPr>
      <w:r w:rsidRPr="00946FC0">
        <w:rPr>
          <w:b/>
          <w:bCs/>
          <w:iCs/>
          <w:lang w:eastAsia="zh-CN"/>
        </w:rPr>
        <w:t>If the unicast and multicast HARQ-ACK codebooks are both Type-1</w:t>
      </w:r>
      <w:r w:rsidR="0058127F" w:rsidRPr="00946FC0">
        <w:rPr>
          <w:b/>
          <w:bCs/>
          <w:iCs/>
          <w:lang w:eastAsia="zh-CN"/>
        </w:rPr>
        <w:t>:</w:t>
      </w:r>
    </w:p>
    <w:p w14:paraId="7EDD8567" w14:textId="462528B0" w:rsidR="00BA00FB" w:rsidRPr="00946FC0" w:rsidRDefault="00BA00FB" w:rsidP="00261BD2">
      <w:pPr>
        <w:pStyle w:val="aff"/>
        <w:numPr>
          <w:ilvl w:val="1"/>
          <w:numId w:val="31"/>
        </w:numPr>
        <w:ind w:leftChars="0"/>
        <w:jc w:val="both"/>
        <w:rPr>
          <w:b/>
          <w:bCs/>
          <w:iCs/>
          <w:lang w:eastAsia="zh-CN"/>
        </w:rPr>
      </w:pPr>
      <w:r w:rsidRPr="00946FC0">
        <w:rPr>
          <w:b/>
          <w:bCs/>
          <w:iCs/>
          <w:lang w:eastAsia="zh-CN"/>
        </w:rPr>
        <w:t>Option1-2: two bits UL DAI separately indicate whether multiplexing unicast and/or multicast HARQ-ACK codebooks onto the same PUSCH</w:t>
      </w:r>
    </w:p>
    <w:p w14:paraId="22CBB588" w14:textId="6FB86F8C" w:rsidR="00261BD2" w:rsidRPr="00946FC0" w:rsidRDefault="00261BD2" w:rsidP="00261BD2">
      <w:pPr>
        <w:pStyle w:val="aff"/>
        <w:numPr>
          <w:ilvl w:val="0"/>
          <w:numId w:val="31"/>
        </w:numPr>
        <w:ind w:leftChars="0"/>
        <w:jc w:val="both"/>
        <w:rPr>
          <w:b/>
          <w:bCs/>
          <w:iCs/>
          <w:lang w:eastAsia="zh-CN"/>
        </w:rPr>
      </w:pPr>
      <w:r w:rsidRPr="00946FC0">
        <w:rPr>
          <w:b/>
          <w:bCs/>
          <w:iCs/>
          <w:lang w:eastAsia="zh-CN"/>
        </w:rPr>
        <w:t>If the unicast and multicast HARQ-ACK codebooks are both Type-</w:t>
      </w:r>
      <w:r w:rsidR="0058127F" w:rsidRPr="00946FC0">
        <w:rPr>
          <w:b/>
          <w:bCs/>
          <w:iCs/>
          <w:lang w:eastAsia="zh-CN"/>
        </w:rPr>
        <w:t>2:</w:t>
      </w:r>
    </w:p>
    <w:p w14:paraId="1A96B5DE" w14:textId="3E86CCB7" w:rsidR="00261BD2" w:rsidRPr="00946FC0" w:rsidRDefault="00261BD2" w:rsidP="00261BD2">
      <w:pPr>
        <w:pStyle w:val="aff"/>
        <w:numPr>
          <w:ilvl w:val="1"/>
          <w:numId w:val="31"/>
        </w:numPr>
        <w:ind w:leftChars="0"/>
        <w:jc w:val="both"/>
        <w:rPr>
          <w:b/>
          <w:bCs/>
          <w:iCs/>
          <w:lang w:eastAsia="zh-CN"/>
        </w:rPr>
      </w:pPr>
      <w:r w:rsidRPr="00946FC0">
        <w:rPr>
          <w:b/>
          <w:bCs/>
          <w:iCs/>
          <w:lang w:eastAsia="zh-CN"/>
        </w:rPr>
        <w:t>Option2-2: 2-bit UL DAI(s) are included in DCI for multicast, in addition to the 2-bit UL DAI for unicast.</w:t>
      </w:r>
    </w:p>
    <w:p w14:paraId="5CADF1FD" w14:textId="734FA90D" w:rsidR="00261BD2" w:rsidRPr="00946FC0" w:rsidRDefault="00261BD2" w:rsidP="00261BD2">
      <w:pPr>
        <w:pStyle w:val="aff"/>
        <w:numPr>
          <w:ilvl w:val="0"/>
          <w:numId w:val="31"/>
        </w:numPr>
        <w:ind w:leftChars="0"/>
        <w:jc w:val="both"/>
        <w:rPr>
          <w:b/>
          <w:bCs/>
          <w:iCs/>
          <w:lang w:eastAsia="zh-CN"/>
        </w:rPr>
      </w:pPr>
      <w:r w:rsidRPr="00946FC0">
        <w:rPr>
          <w:b/>
          <w:bCs/>
          <w:iCs/>
          <w:lang w:eastAsia="zh-CN"/>
        </w:rPr>
        <w:t>If the unicast HARQ-ACK codebook is Type-1 and the multicast HARQ-ACK codebook is Type-2:</w:t>
      </w:r>
    </w:p>
    <w:p w14:paraId="0ADBDD25" w14:textId="643E0EC3" w:rsidR="00F90178" w:rsidRPr="00946FC0" w:rsidRDefault="00F90178" w:rsidP="00F90178">
      <w:pPr>
        <w:pStyle w:val="aff"/>
        <w:numPr>
          <w:ilvl w:val="1"/>
          <w:numId w:val="31"/>
        </w:numPr>
        <w:ind w:leftChars="0"/>
        <w:jc w:val="both"/>
        <w:rPr>
          <w:b/>
          <w:bCs/>
          <w:iCs/>
          <w:lang w:eastAsia="zh-CN"/>
        </w:rPr>
      </w:pPr>
      <w:r w:rsidRPr="00946FC0">
        <w:rPr>
          <w:b/>
          <w:bCs/>
          <w:iCs/>
          <w:lang w:eastAsia="zh-CN"/>
        </w:rPr>
        <w:t>1</w:t>
      </w:r>
      <w:r w:rsidRPr="00946FC0">
        <w:rPr>
          <w:rFonts w:hint="eastAsia"/>
          <w:b/>
          <w:bCs/>
          <w:iCs/>
          <w:lang w:eastAsia="zh-CN"/>
        </w:rPr>
        <w:t>-</w:t>
      </w:r>
      <w:r w:rsidRPr="00946FC0">
        <w:rPr>
          <w:b/>
          <w:bCs/>
          <w:iCs/>
          <w:lang w:eastAsia="zh-CN"/>
        </w:rPr>
        <w:t xml:space="preserve">bit UL DAI indicates whether multiplexing unicast HARQ-ACK codebook onto the PUSCH and 2-bit UL DAI </w:t>
      </w:r>
      <w:r w:rsidR="00660FF7">
        <w:rPr>
          <w:b/>
          <w:bCs/>
          <w:iCs/>
          <w:lang w:eastAsia="zh-CN"/>
        </w:rPr>
        <w:t xml:space="preserve">is </w:t>
      </w:r>
      <w:r w:rsidRPr="00946FC0">
        <w:rPr>
          <w:b/>
          <w:bCs/>
          <w:iCs/>
          <w:lang w:eastAsia="zh-CN"/>
        </w:rPr>
        <w:t>for multicast.</w:t>
      </w:r>
    </w:p>
    <w:p w14:paraId="6755D859" w14:textId="781EEBCB" w:rsidR="00F90178" w:rsidRPr="00946FC0" w:rsidRDefault="00F90178" w:rsidP="00F90178">
      <w:pPr>
        <w:pStyle w:val="aff"/>
        <w:numPr>
          <w:ilvl w:val="0"/>
          <w:numId w:val="31"/>
        </w:numPr>
        <w:ind w:leftChars="0"/>
        <w:jc w:val="both"/>
        <w:rPr>
          <w:b/>
          <w:bCs/>
          <w:iCs/>
          <w:lang w:eastAsia="zh-CN"/>
        </w:rPr>
      </w:pPr>
      <w:r w:rsidRPr="00946FC0">
        <w:rPr>
          <w:b/>
          <w:bCs/>
          <w:iCs/>
          <w:lang w:eastAsia="zh-CN"/>
        </w:rPr>
        <w:t>If the unicast HARQ-ACK codebook is Type-2 and the multicast HARQ-ACK codebook is Type-1:</w:t>
      </w:r>
    </w:p>
    <w:p w14:paraId="18AB8501" w14:textId="2E3F5522" w:rsidR="009370D9" w:rsidRPr="00973520" w:rsidRDefault="00F90178" w:rsidP="00973520">
      <w:pPr>
        <w:pStyle w:val="aff"/>
        <w:numPr>
          <w:ilvl w:val="1"/>
          <w:numId w:val="31"/>
        </w:numPr>
        <w:ind w:leftChars="0"/>
        <w:jc w:val="both"/>
        <w:rPr>
          <w:b/>
          <w:bCs/>
          <w:iCs/>
          <w:lang w:eastAsia="zh-CN"/>
        </w:rPr>
      </w:pPr>
      <w:r w:rsidRPr="00946FC0">
        <w:rPr>
          <w:b/>
          <w:bCs/>
          <w:iCs/>
          <w:lang w:eastAsia="zh-CN"/>
        </w:rPr>
        <w:t xml:space="preserve">2-bit UL DAI </w:t>
      </w:r>
      <w:r w:rsidR="00660FF7">
        <w:rPr>
          <w:b/>
          <w:bCs/>
          <w:iCs/>
          <w:lang w:eastAsia="zh-CN"/>
        </w:rPr>
        <w:t xml:space="preserve">is </w:t>
      </w:r>
      <w:r w:rsidRPr="00946FC0">
        <w:rPr>
          <w:b/>
          <w:bCs/>
          <w:iCs/>
          <w:lang w:eastAsia="zh-CN"/>
        </w:rPr>
        <w:t>for unicast and 1</w:t>
      </w:r>
      <w:r w:rsidRPr="00946FC0">
        <w:rPr>
          <w:rFonts w:hint="eastAsia"/>
          <w:b/>
          <w:bCs/>
          <w:iCs/>
          <w:lang w:eastAsia="zh-CN"/>
        </w:rPr>
        <w:t>-</w:t>
      </w:r>
      <w:r w:rsidRPr="00946FC0">
        <w:rPr>
          <w:b/>
          <w:bCs/>
          <w:iCs/>
          <w:lang w:eastAsia="zh-CN"/>
        </w:rPr>
        <w:t>bit UL DAI indicates whether multiplexing multicast HARQ-ACK codebook onto the PUSCH.</w:t>
      </w:r>
    </w:p>
    <w:p w14:paraId="3FA36D8A" w14:textId="70054DDC" w:rsidR="004D1515" w:rsidRPr="00390525" w:rsidRDefault="004D1515" w:rsidP="004D1515">
      <w:pPr>
        <w:pStyle w:val="2"/>
        <w:rPr>
          <w:rFonts w:ascii="Times New Roman" w:hAnsi="Times New Roman"/>
          <w:lang w:eastAsia="zh-CN"/>
        </w:rPr>
      </w:pPr>
      <w:r>
        <w:rPr>
          <w:rFonts w:ascii="Times New Roman" w:hAnsi="Times New Roman"/>
          <w:lang w:eastAsia="zh-CN"/>
        </w:rPr>
        <w:t>3.</w:t>
      </w:r>
      <w:r w:rsidR="005D6FEF">
        <w:rPr>
          <w:rFonts w:ascii="Times New Roman" w:hAnsi="Times New Roman"/>
          <w:lang w:eastAsia="zh-CN"/>
        </w:rPr>
        <w:t>4</w:t>
      </w:r>
      <w:r w:rsidRPr="003A0121">
        <w:rPr>
          <w:rFonts w:ascii="Times New Roman" w:hAnsi="Times New Roman"/>
          <w:lang w:eastAsia="zh-CN"/>
        </w:rPr>
        <w:t xml:space="preserve"> </w:t>
      </w:r>
      <w:r w:rsidR="00CC1C03">
        <w:rPr>
          <w:rFonts w:ascii="Times New Roman" w:hAnsi="Times New Roman"/>
          <w:lang w:eastAsia="zh-CN"/>
        </w:rPr>
        <w:t>DL-</w:t>
      </w:r>
      <w:r w:rsidR="00647E57">
        <w:rPr>
          <w:rFonts w:ascii="Times New Roman" w:hAnsi="Times New Roman"/>
          <w:lang w:eastAsia="zh-CN"/>
        </w:rPr>
        <w:t>DAI in format 4_2</w:t>
      </w:r>
    </w:p>
    <w:p w14:paraId="2C9A6B12" w14:textId="55E5701C" w:rsidR="00647E57" w:rsidRDefault="00647E57" w:rsidP="00647E57">
      <w:pPr>
        <w:jc w:val="both"/>
        <w:rPr>
          <w:iCs/>
          <w:lang w:eastAsia="zh-CN"/>
        </w:rPr>
      </w:pPr>
      <w:r>
        <w:rPr>
          <w:iCs/>
          <w:lang w:eastAsia="zh-CN"/>
        </w:rPr>
        <w:t>As the discussion in our contribution [</w:t>
      </w:r>
      <w:r w:rsidR="00B86440">
        <w:rPr>
          <w:iCs/>
          <w:lang w:eastAsia="zh-CN"/>
        </w:rPr>
        <w:t>5</w:t>
      </w:r>
      <w:r>
        <w:rPr>
          <w:iCs/>
          <w:lang w:eastAsia="zh-CN"/>
        </w:rPr>
        <w:t xml:space="preserve">], multicast service can also be supported in SCell, but one UE can </w:t>
      </w:r>
      <w:r w:rsidR="00336ABC">
        <w:rPr>
          <w:iCs/>
          <w:lang w:eastAsia="zh-CN"/>
        </w:rPr>
        <w:t xml:space="preserve">only </w:t>
      </w:r>
      <w:r>
        <w:rPr>
          <w:iCs/>
          <w:lang w:eastAsia="zh-CN"/>
        </w:rPr>
        <w:t>be configured with one carrier to receive multicast service</w:t>
      </w:r>
      <w:r w:rsidR="00336ABC">
        <w:rPr>
          <w:iCs/>
          <w:lang w:eastAsia="zh-CN"/>
        </w:rPr>
        <w:t xml:space="preserve"> simultaneously</w:t>
      </w:r>
      <w:r>
        <w:rPr>
          <w:iCs/>
          <w:lang w:eastAsia="zh-CN"/>
        </w:rPr>
        <w:t xml:space="preserve">. Therefore, the total DAI is not needed in the DCI format 4_2. </w:t>
      </w:r>
    </w:p>
    <w:p w14:paraId="1B1AB96D" w14:textId="64F79D7C" w:rsidR="00990837" w:rsidRPr="00D20903" w:rsidRDefault="00990837" w:rsidP="00647E57">
      <w:pPr>
        <w:jc w:val="both"/>
        <w:rPr>
          <w:b/>
          <w:bCs/>
          <w:iCs/>
          <w:lang w:eastAsia="zh-CN"/>
        </w:rPr>
      </w:pPr>
      <w:r w:rsidRPr="00D20903">
        <w:rPr>
          <w:b/>
          <w:bCs/>
          <w:iCs/>
          <w:lang w:eastAsia="zh-CN"/>
        </w:rPr>
        <w:t xml:space="preserve">Proposal </w:t>
      </w:r>
      <w:r w:rsidR="00CF174D">
        <w:rPr>
          <w:b/>
          <w:bCs/>
          <w:iCs/>
          <w:lang w:eastAsia="zh-CN"/>
        </w:rPr>
        <w:t>7</w:t>
      </w:r>
      <w:r w:rsidRPr="00D20903">
        <w:rPr>
          <w:b/>
          <w:bCs/>
          <w:iCs/>
          <w:lang w:eastAsia="zh-CN"/>
        </w:rPr>
        <w:t>. Total DAI is not needed in DCI format 4_2.</w:t>
      </w:r>
    </w:p>
    <w:p w14:paraId="0D5292B7" w14:textId="13D9ECD9" w:rsidR="00647E57" w:rsidRDefault="00647E57" w:rsidP="00647E57">
      <w:pPr>
        <w:jc w:val="both"/>
        <w:rPr>
          <w:iCs/>
          <w:lang w:eastAsia="zh-CN"/>
        </w:rPr>
      </w:pPr>
      <w:r>
        <w:rPr>
          <w:iCs/>
          <w:lang w:eastAsia="zh-CN"/>
        </w:rPr>
        <w:t xml:space="preserve">In addition, </w:t>
      </w:r>
      <w:r w:rsidRPr="00756E78">
        <w:rPr>
          <w:i/>
          <w:lang w:eastAsia="zh-CN"/>
        </w:rPr>
        <w:t>pdsch-HARQ-ACK-Codebook-secondaryPUCCHgroup-</w:t>
      </w:r>
      <w:r>
        <w:rPr>
          <w:i/>
          <w:lang w:eastAsia="zh-CN"/>
        </w:rPr>
        <w:t xml:space="preserve">r16 </w:t>
      </w:r>
      <w:r w:rsidRPr="00647E57">
        <w:rPr>
          <w:iCs/>
          <w:lang w:eastAsia="zh-CN"/>
        </w:rPr>
        <w:t xml:space="preserve">is </w:t>
      </w:r>
      <w:r>
        <w:rPr>
          <w:iCs/>
          <w:lang w:eastAsia="zh-CN"/>
        </w:rPr>
        <w:t>used to configure a separate HARQ-ACK codebook type for unicast, but there is only one cell can be configured with multicast service</w:t>
      </w:r>
      <w:r w:rsidR="005D4F5D">
        <w:rPr>
          <w:iCs/>
          <w:lang w:eastAsia="zh-CN"/>
        </w:rPr>
        <w:t xml:space="preserve"> in Rel-17</w:t>
      </w:r>
      <w:r>
        <w:rPr>
          <w:iCs/>
          <w:lang w:eastAsia="zh-CN"/>
        </w:rPr>
        <w:t xml:space="preserve">, </w:t>
      </w:r>
      <w:r w:rsidR="009E1162">
        <w:rPr>
          <w:iCs/>
          <w:lang w:eastAsia="zh-CN"/>
        </w:rPr>
        <w:t xml:space="preserve">that is </w:t>
      </w:r>
      <w:r>
        <w:rPr>
          <w:i/>
        </w:rPr>
        <w:t>pdsch-HARQ-ACK-Codebook-Multicast</w:t>
      </w:r>
      <w:r>
        <w:rPr>
          <w:iCs/>
          <w:lang w:eastAsia="zh-CN"/>
        </w:rPr>
        <w:t xml:space="preserve"> is used to configure the multicast HARQ-ACK codebook type regardless the multicast carrier is belong to the first PUCCH group or secondary PUCCH group. Thus, the following sentence can be deleted</w:t>
      </w:r>
      <w:r w:rsidR="00F44B02">
        <w:rPr>
          <w:iCs/>
          <w:lang w:eastAsia="zh-CN"/>
        </w:rPr>
        <w:t xml:space="preserve"> in TS 38.212</w:t>
      </w:r>
      <w:r>
        <w:rPr>
          <w:iCs/>
          <w:lang w:eastAsia="zh-CN"/>
        </w:rPr>
        <w:t>.</w:t>
      </w:r>
    </w:p>
    <w:p w14:paraId="755A7425" w14:textId="2EF1BA80" w:rsidR="00647E57" w:rsidRDefault="00647E57" w:rsidP="00647E57">
      <w:pPr>
        <w:pStyle w:val="B1"/>
        <w:rPr>
          <w:lang w:eastAsia="zh-CN"/>
        </w:rPr>
      </w:pPr>
      <w:r w:rsidRPr="00F44B02">
        <w:rPr>
          <w:i/>
          <w:iCs/>
        </w:rPr>
        <w:tab/>
      </w:r>
      <w:r w:rsidR="00F44B02" w:rsidRPr="00F44B02">
        <w:rPr>
          <w:i/>
          <w:iCs/>
        </w:rPr>
        <w:t>“</w:t>
      </w:r>
      <w:r w:rsidRPr="00F44B02">
        <w:rPr>
          <w:i/>
          <w:iCs/>
        </w:rPr>
        <w:t>If the UE is configured with a PUCCH-SCell, pdsch-HARQ-ACK-Codebook is replaced by pdsch-HARQ-ACK-Codebook-secondaryPUCCHgroup-r16 if present for the secondary PUCCH group.</w:t>
      </w:r>
      <w:r w:rsidR="00F44B02">
        <w:t>”</w:t>
      </w:r>
    </w:p>
    <w:p w14:paraId="3A42236C" w14:textId="358071C3" w:rsidR="005D6FEF" w:rsidRPr="00041B2A" w:rsidRDefault="005D6FEF" w:rsidP="005D6FEF">
      <w:pPr>
        <w:rPr>
          <w:b/>
          <w:bCs/>
          <w:lang w:eastAsia="zh-CN"/>
        </w:rPr>
      </w:pPr>
      <w:r>
        <w:rPr>
          <w:b/>
          <w:bCs/>
          <w:lang w:eastAsia="zh-CN"/>
        </w:rPr>
        <w:t xml:space="preserve">Proposal </w:t>
      </w:r>
      <w:r w:rsidR="00CF174D">
        <w:rPr>
          <w:b/>
          <w:bCs/>
          <w:lang w:eastAsia="zh-CN"/>
        </w:rPr>
        <w:t>8</w:t>
      </w:r>
      <w:r>
        <w:rPr>
          <w:b/>
          <w:bCs/>
          <w:lang w:eastAsia="zh-CN"/>
        </w:rPr>
        <w:t xml:space="preserve">. The </w:t>
      </w:r>
      <w:r w:rsidRPr="00A32D01">
        <w:rPr>
          <w:rFonts w:hint="eastAsia"/>
          <w:b/>
          <w:bCs/>
          <w:lang w:eastAsia="zh-CN"/>
        </w:rPr>
        <w:t>T</w:t>
      </w:r>
      <w:r w:rsidRPr="00A32D01">
        <w:rPr>
          <w:b/>
          <w:bCs/>
          <w:lang w:eastAsia="zh-CN"/>
        </w:rPr>
        <w:t>P</w:t>
      </w:r>
      <w:r>
        <w:rPr>
          <w:b/>
          <w:bCs/>
          <w:lang w:eastAsia="zh-CN"/>
        </w:rPr>
        <w:t xml:space="preserve"> suggestion</w:t>
      </w:r>
      <w:r w:rsidRPr="00041B2A">
        <w:rPr>
          <w:rFonts w:hint="eastAsia"/>
          <w:b/>
          <w:bCs/>
          <w:lang w:eastAsia="zh-CN"/>
        </w:rPr>
        <w:t xml:space="preserve"> </w:t>
      </w:r>
      <w:r>
        <w:rPr>
          <w:b/>
          <w:bCs/>
          <w:lang w:eastAsia="zh-CN"/>
        </w:rPr>
        <w:t>f</w:t>
      </w:r>
      <w:r w:rsidRPr="00041B2A">
        <w:rPr>
          <w:rFonts w:hint="eastAsia"/>
          <w:b/>
          <w:bCs/>
          <w:lang w:eastAsia="zh-CN"/>
        </w:rPr>
        <w:t>or</w:t>
      </w:r>
      <w:r w:rsidRPr="00041B2A">
        <w:rPr>
          <w:b/>
          <w:bCs/>
          <w:lang w:eastAsia="zh-CN"/>
        </w:rPr>
        <w:t xml:space="preserve"> TS 38.21</w:t>
      </w:r>
      <w:r w:rsidR="00C53D4E">
        <w:rPr>
          <w:b/>
          <w:bCs/>
          <w:lang w:eastAsia="zh-CN"/>
        </w:rPr>
        <w:t>2</w:t>
      </w:r>
      <w:r w:rsidRPr="00041B2A">
        <w:rPr>
          <w:b/>
          <w:bCs/>
          <w:lang w:eastAsia="zh-CN"/>
        </w:rPr>
        <w:t xml:space="preserve"> section 7.3.1.5.3</w:t>
      </w:r>
      <w:r>
        <w:rPr>
          <w:b/>
          <w:bCs/>
          <w:lang w:eastAsia="zh-CN"/>
        </w:rPr>
        <w:t xml:space="preserve"> is as the following:</w:t>
      </w:r>
    </w:p>
    <w:p w14:paraId="1655AE18" w14:textId="77777777" w:rsidR="005D6FEF" w:rsidRPr="00835257" w:rsidRDefault="005D6FEF" w:rsidP="005D6FEF">
      <w:pPr>
        <w:rPr>
          <w:lang w:eastAsia="zh-CN"/>
        </w:rPr>
      </w:pPr>
      <w:r w:rsidRPr="00835257">
        <w:rPr>
          <w:rFonts w:hint="eastAsia"/>
          <w:lang w:eastAsia="zh-CN"/>
        </w:rPr>
        <w:t>7.3.1.</w:t>
      </w:r>
      <w:r w:rsidRPr="00835257">
        <w:rPr>
          <w:lang w:eastAsia="zh-CN"/>
        </w:rPr>
        <w:t>5</w:t>
      </w:r>
      <w:r w:rsidRPr="00835257">
        <w:rPr>
          <w:rFonts w:hint="eastAsia"/>
          <w:lang w:eastAsia="zh-CN"/>
        </w:rPr>
        <w:t>.</w:t>
      </w:r>
      <w:r w:rsidRPr="00835257">
        <w:rPr>
          <w:lang w:eastAsia="zh-CN"/>
        </w:rPr>
        <w:t>3</w:t>
      </w:r>
      <w:r w:rsidRPr="00835257">
        <w:rPr>
          <w:rFonts w:hint="eastAsia"/>
          <w:lang w:eastAsia="zh-CN"/>
        </w:rPr>
        <w:tab/>
        <w:t>Format 4_</w:t>
      </w:r>
      <w:r w:rsidRPr="00835257">
        <w:rPr>
          <w:lang w:eastAsia="zh-CN"/>
        </w:rPr>
        <w:t>2</w:t>
      </w:r>
    </w:p>
    <w:p w14:paraId="7004899C" w14:textId="77777777" w:rsidR="005D6FEF" w:rsidRPr="00D2623D" w:rsidRDefault="005D6FEF" w:rsidP="005D6FEF">
      <w:pPr>
        <w:jc w:val="center"/>
        <w:rPr>
          <w:rFonts w:eastAsia="MS Mincho"/>
        </w:rPr>
      </w:pPr>
      <w:r w:rsidRPr="00473269">
        <w:rPr>
          <w:rStyle w:val="aff6"/>
          <w:color w:val="0070C0"/>
        </w:rPr>
        <w:t>&lt;</w:t>
      </w:r>
      <w:r w:rsidRPr="00473269">
        <w:rPr>
          <w:color w:val="0070C0"/>
        </w:rPr>
        <w:t>Unchanged text is omitted&gt;</w:t>
      </w:r>
    </w:p>
    <w:p w14:paraId="79201D08" w14:textId="77777777" w:rsidR="005D6FEF" w:rsidRDefault="005D6FEF" w:rsidP="005D6FEF">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6006A361" w14:textId="77777777" w:rsidR="005D6FEF" w:rsidRPr="00EB6974" w:rsidRDefault="005D6FEF" w:rsidP="005D6FEF">
      <w:pPr>
        <w:pStyle w:val="B2"/>
        <w:rPr>
          <w:lang w:eastAsia="zh-CN"/>
        </w:rPr>
      </w:pPr>
      <w:r w:rsidRPr="00EB6974">
        <w:rPr>
          <w:lang w:eastAsia="zh-CN"/>
        </w:rPr>
        <w:t>-</w:t>
      </w:r>
      <w:r w:rsidRPr="00EB6974">
        <w:rPr>
          <w:lang w:eastAsia="zh-CN"/>
        </w:rPr>
        <w:tab/>
        <w:t xml:space="preserve">4 bits if more than one serving cell are configured in the DL for multicast and the higher layer parameter </w:t>
      </w:r>
      <w:r w:rsidRPr="00EB6974">
        <w:rPr>
          <w:i/>
          <w:lang w:eastAsia="zh-CN"/>
        </w:rPr>
        <w:t>pdsch-HARQ-ACK-Codebook-Multicast=dynamic</w:t>
      </w:r>
      <w:r w:rsidRPr="00EB6974">
        <w:rPr>
          <w:lang w:eastAsia="zh-CN"/>
        </w:rPr>
        <w:t>, where the 2 MSB bits are the counter DAI and the 2 LSB bits are the total DAI;</w:t>
      </w:r>
    </w:p>
    <w:p w14:paraId="79B6BA98" w14:textId="77777777" w:rsidR="005D6FEF" w:rsidRDefault="005D6FEF" w:rsidP="005D6FEF">
      <w:pPr>
        <w:pStyle w:val="B2"/>
        <w:rPr>
          <w:lang w:eastAsia="zh-CN"/>
        </w:rPr>
      </w:pPr>
      <w:r>
        <w:rPr>
          <w:lang w:eastAsia="zh-CN"/>
        </w:rPr>
        <w:t>-</w:t>
      </w:r>
      <w:r>
        <w:rPr>
          <w:lang w:eastAsia="zh-CN"/>
        </w:rPr>
        <w:tab/>
        <w:t xml:space="preserve">2 bits </w:t>
      </w:r>
      <w:r w:rsidRPr="00EB6974">
        <w:rPr>
          <w:lang w:eastAsia="zh-CN"/>
        </w:rPr>
        <w:t>if only one serving cell</w:t>
      </w:r>
      <w:r>
        <w:rPr>
          <w:lang w:eastAsia="zh-CN"/>
        </w:rPr>
        <w:t xml:space="preserve"> is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bits are the counter DAI;</w:t>
      </w:r>
    </w:p>
    <w:p w14:paraId="72214ACF" w14:textId="77777777" w:rsidR="005D6FEF" w:rsidRDefault="005D6FEF" w:rsidP="005D6FEF">
      <w:pPr>
        <w:pStyle w:val="B2"/>
        <w:rPr>
          <w:lang w:eastAsia="zh-CN"/>
        </w:rPr>
      </w:pPr>
      <w:r>
        <w:rPr>
          <w:lang w:eastAsia="zh-CN"/>
        </w:rPr>
        <w:t>-</w:t>
      </w:r>
      <w:r>
        <w:rPr>
          <w:lang w:eastAsia="zh-CN"/>
        </w:rPr>
        <w:tab/>
        <w:t xml:space="preserve">0 bits otherwise. </w:t>
      </w:r>
    </w:p>
    <w:p w14:paraId="023FCF21" w14:textId="77777777" w:rsidR="005D6FEF" w:rsidRDefault="005D6FEF" w:rsidP="005D6FEF">
      <w:pPr>
        <w:pStyle w:val="B1"/>
      </w:pPr>
      <w:r>
        <w:tab/>
        <w:t>If the UE is configured with a PUCCH-SCell, the number of serving cells is determined within a PUCCH group.</w:t>
      </w:r>
    </w:p>
    <w:p w14:paraId="64F9D610" w14:textId="50D7493B" w:rsidR="005D6FEF" w:rsidRPr="002E192F" w:rsidRDefault="005D6FEF" w:rsidP="002E192F">
      <w:pPr>
        <w:pStyle w:val="B1"/>
        <w:ind w:firstLine="0"/>
        <w:rPr>
          <w:strike/>
          <w:color w:val="FF0000"/>
          <w:lang w:eastAsia="zh-CN"/>
        </w:rPr>
      </w:pPr>
      <w:r w:rsidRPr="002E192F">
        <w:rPr>
          <w:strike/>
          <w:color w:val="FF0000"/>
        </w:rPr>
        <w:t xml:space="preserve">If the UE is configured with a PUCCH-SCell, </w:t>
      </w:r>
      <w:r w:rsidRPr="002E192F">
        <w:rPr>
          <w:i/>
          <w:strike/>
          <w:color w:val="FF0000"/>
        </w:rPr>
        <w:t>pdsch-HARQ-ACK-Codebook</w:t>
      </w:r>
      <w:r w:rsidRPr="002E192F">
        <w:rPr>
          <w:strike/>
          <w:color w:val="FF0000"/>
        </w:rPr>
        <w:t xml:space="preserve"> is replaced by </w:t>
      </w:r>
      <w:bookmarkStart w:id="6" w:name="_Hlk91162227"/>
      <w:r w:rsidRPr="002E192F">
        <w:rPr>
          <w:i/>
          <w:strike/>
          <w:color w:val="FF0000"/>
        </w:rPr>
        <w:t>pdsch-HARQ-ACK-Codebook-secondaryPUCCHgroup-</w:t>
      </w:r>
      <w:bookmarkEnd w:id="6"/>
      <w:r w:rsidRPr="002E192F">
        <w:rPr>
          <w:i/>
          <w:strike/>
          <w:color w:val="FF0000"/>
        </w:rPr>
        <w:t>r16</w:t>
      </w:r>
      <w:r w:rsidRPr="002E192F">
        <w:rPr>
          <w:strike/>
          <w:color w:val="FF0000"/>
        </w:rPr>
        <w:t xml:space="preserve"> if present for the secondary PUCCH group.</w:t>
      </w:r>
    </w:p>
    <w:p w14:paraId="5F96230B" w14:textId="77777777" w:rsidR="005D6FEF" w:rsidRDefault="005D6FEF" w:rsidP="005D6FEF">
      <w:pPr>
        <w:pStyle w:val="B1"/>
        <w:rPr>
          <w:lang w:eastAsia="zh-CN"/>
        </w:rPr>
      </w:pPr>
      <w:r>
        <w:tab/>
        <w:t>I</w:t>
      </w:r>
      <w:r>
        <w:rPr>
          <w:lang w:eastAsia="zh-CN"/>
        </w:rPr>
        <w:t xml:space="preserve">f higher layer parameter </w:t>
      </w:r>
      <w:r>
        <w:rPr>
          <w:i/>
        </w:rPr>
        <w:t>priorityIndicatorDCI-1-1</w:t>
      </w:r>
      <w:r>
        <w:rPr>
          <w:lang w:eastAsia="zh-CN"/>
        </w:rPr>
        <w:t xml:space="preserve"> is configured</w:t>
      </w:r>
      <w:r w:rsidRPr="00CB38F9">
        <w:rPr>
          <w:lang w:eastAsia="zh-CN"/>
        </w:rPr>
        <w:t xml:space="preserve"> in </w:t>
      </w:r>
      <w:r w:rsidRPr="00CB38F9">
        <w:rPr>
          <w:i/>
          <w:lang w:eastAsia="zh-CN"/>
        </w:rPr>
        <w:t>PDSCH-Config-Multicast</w:t>
      </w:r>
      <w:r>
        <w:t>,</w:t>
      </w:r>
      <w:r>
        <w:rPr>
          <w:rFonts w:eastAsia="等线"/>
          <w:lang w:eastAsia="zh-CN"/>
        </w:rPr>
        <w:t xml:space="preserve"> if the bit width of the </w:t>
      </w:r>
      <w:r>
        <w:rPr>
          <w:lang w:eastAsia="zh-CN"/>
        </w:rPr>
        <w:t xml:space="preserve">Downlink assignment index in DCI format 1_1 </w:t>
      </w:r>
      <w:r>
        <w:t>for</w:t>
      </w:r>
      <w:r>
        <w:rPr>
          <w:rFonts w:eastAsia="等线"/>
          <w:lang w:eastAsia="zh-CN"/>
        </w:rPr>
        <w:t xml:space="preserve"> one HARQ-ACK codebook is not equal to that of the </w:t>
      </w:r>
      <w:r>
        <w:rPr>
          <w:lang w:eastAsia="zh-CN"/>
        </w:rPr>
        <w:t xml:space="preserve">Downlink assignment index in DCI format 1_1 </w:t>
      </w:r>
      <w:r>
        <w:rPr>
          <w:rFonts w:eastAsia="等线"/>
          <w:lang w:eastAsia="zh-CN"/>
        </w:rPr>
        <w:t xml:space="preserve">for the other HARQ-ACK codebook, a number of </w:t>
      </w:r>
      <w:r>
        <w:rPr>
          <w:rFonts w:eastAsia="MS Mincho"/>
          <w:kern w:val="2"/>
        </w:rPr>
        <w:t xml:space="preserve">most </w:t>
      </w:r>
      <w:r>
        <w:rPr>
          <w:rFonts w:eastAsia="MS Mincho"/>
          <w:kern w:val="2"/>
        </w:rPr>
        <w:lastRenderedPageBreak/>
        <w:t xml:space="preserve">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Downlink assignment index in DCI format 1_1</w:t>
      </w:r>
      <w:r>
        <w:rPr>
          <w:rFonts w:eastAsia="等线"/>
          <w:lang w:eastAsia="zh-CN"/>
        </w:rPr>
        <w:t xml:space="preserve"> for the two HARQ-ACK codebooks are the same.</w:t>
      </w:r>
    </w:p>
    <w:p w14:paraId="288A51AB" w14:textId="683C1E3E" w:rsidR="004D1515" w:rsidRPr="00F22F72" w:rsidRDefault="005D6FEF" w:rsidP="00F22F72">
      <w:pPr>
        <w:jc w:val="center"/>
        <w:rPr>
          <w:rFonts w:eastAsia="MS Mincho"/>
        </w:rPr>
      </w:pPr>
      <w:r w:rsidRPr="00473269">
        <w:rPr>
          <w:rStyle w:val="aff6"/>
          <w:color w:val="0070C0"/>
        </w:rPr>
        <w:t>&lt;</w:t>
      </w:r>
      <w:r w:rsidRPr="00473269">
        <w:rPr>
          <w:color w:val="0070C0"/>
        </w:rPr>
        <w:t>Unchanged text is omitted&gt;</w:t>
      </w:r>
    </w:p>
    <w:p w14:paraId="0510E3BA" w14:textId="77777777" w:rsidR="009744BA" w:rsidRPr="002E3A18" w:rsidRDefault="009744BA" w:rsidP="009744BA">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SPS</w:t>
      </w:r>
    </w:p>
    <w:p w14:paraId="0F8D5B27" w14:textId="7CBD1002" w:rsidR="00601B1A" w:rsidRDefault="002E4777" w:rsidP="005C248B">
      <w:pPr>
        <w:pStyle w:val="2"/>
        <w:rPr>
          <w:rFonts w:ascii="Times New Roman" w:hAnsi="Times New Roman"/>
          <w:lang w:eastAsia="zh-CN"/>
        </w:rPr>
      </w:pPr>
      <w:r>
        <w:rPr>
          <w:rFonts w:ascii="Times New Roman" w:hAnsi="Times New Roman"/>
          <w:lang w:eastAsia="zh-CN"/>
        </w:rPr>
        <w:t>4.1</w:t>
      </w:r>
      <w:r w:rsidR="00114002" w:rsidRPr="003A0121">
        <w:rPr>
          <w:rFonts w:ascii="Times New Roman" w:hAnsi="Times New Roman"/>
          <w:lang w:eastAsia="zh-CN"/>
        </w:rPr>
        <w:t xml:space="preserve"> SPS </w:t>
      </w:r>
      <w:r w:rsidR="00601B1A">
        <w:rPr>
          <w:rFonts w:ascii="Times New Roman" w:hAnsi="Times New Roman"/>
          <w:lang w:eastAsia="zh-CN"/>
        </w:rPr>
        <w:t>and dynamic multicast</w:t>
      </w:r>
      <w:r w:rsidR="005C248B">
        <w:rPr>
          <w:rFonts w:ascii="Times New Roman" w:hAnsi="Times New Roman"/>
          <w:lang w:eastAsia="zh-CN"/>
        </w:rPr>
        <w:t xml:space="preserve"> HARQ-ACK</w:t>
      </w:r>
      <w:r w:rsidR="00601B1A">
        <w:rPr>
          <w:rFonts w:ascii="Times New Roman" w:hAnsi="Times New Roman"/>
          <w:lang w:eastAsia="zh-CN"/>
        </w:rPr>
        <w:t xml:space="preserve"> </w:t>
      </w:r>
      <w:r w:rsidR="005C248B">
        <w:rPr>
          <w:rFonts w:ascii="Times New Roman" w:hAnsi="Times New Roman"/>
          <w:lang w:eastAsia="zh-CN"/>
        </w:rPr>
        <w:t>multiplexing</w:t>
      </w:r>
    </w:p>
    <w:p w14:paraId="7C1C2970" w14:textId="5F73A599" w:rsidR="00022BC0" w:rsidRPr="00022BC0" w:rsidRDefault="00022BC0" w:rsidP="00022BC0">
      <w:pPr>
        <w:jc w:val="both"/>
        <w:rPr>
          <w:lang w:eastAsia="zh-CN"/>
        </w:rPr>
      </w:pPr>
      <w:r>
        <w:rPr>
          <w:lang w:eastAsia="zh-CN"/>
        </w:rPr>
        <w:t>I</w:t>
      </w:r>
      <w:r>
        <w:rPr>
          <w:rFonts w:hint="eastAsia"/>
          <w:lang w:eastAsia="zh-CN"/>
        </w:rPr>
        <w:t>n</w:t>
      </w:r>
      <w:r>
        <w:rPr>
          <w:lang w:eastAsia="zh-CN"/>
        </w:rPr>
        <w:t xml:space="preserve"> last RAN1 meeting, the following agreement is achieved</w:t>
      </w:r>
      <w:r w:rsidR="00B86440">
        <w:rPr>
          <w:lang w:eastAsia="zh-CN"/>
        </w:rPr>
        <w:t xml:space="preserve"> [4]</w:t>
      </w:r>
      <w:r>
        <w:rPr>
          <w:lang w:eastAsia="zh-CN"/>
        </w:rPr>
        <w:t>, and the PUCCH for unicast SPS and multicast dynamic grant multiplexing needs further down-selection.</w:t>
      </w:r>
    </w:p>
    <w:p w14:paraId="383410BF" w14:textId="77777777" w:rsidR="00601B1A" w:rsidRPr="004F1AE0" w:rsidRDefault="00601B1A" w:rsidP="00601B1A">
      <w:pPr>
        <w:rPr>
          <w:b/>
          <w:bCs/>
          <w:lang w:eastAsia="x-none"/>
        </w:rPr>
      </w:pPr>
      <w:r w:rsidRPr="004F1AE0">
        <w:rPr>
          <w:b/>
          <w:bCs/>
          <w:highlight w:val="green"/>
          <w:lang w:eastAsia="x-none"/>
        </w:rPr>
        <w:t>Agreement</w:t>
      </w:r>
    </w:p>
    <w:p w14:paraId="4073530B" w14:textId="77777777" w:rsidR="00601B1A" w:rsidRPr="0077529A" w:rsidRDefault="00601B1A" w:rsidP="00601B1A">
      <w:pPr>
        <w:rPr>
          <w:lang w:eastAsia="x-none"/>
        </w:rPr>
      </w:pPr>
      <w:r w:rsidRPr="0077529A">
        <w:rPr>
          <w:lang w:eastAsia="x-none"/>
        </w:rPr>
        <w:t>When HARQ-ACK for unicast SPS PDSCHs and multicast dynamic grant PDSCHs with ACK/NACK based feedback are multiplexed on the same PUCCH for the same priority case, down-select from:</w:t>
      </w:r>
    </w:p>
    <w:p w14:paraId="234596CD" w14:textId="77777777" w:rsidR="00601B1A" w:rsidRPr="0077529A" w:rsidRDefault="00601B1A" w:rsidP="00601B1A">
      <w:pPr>
        <w:numPr>
          <w:ilvl w:val="1"/>
          <w:numId w:val="24"/>
        </w:numPr>
        <w:spacing w:before="0" w:after="0"/>
        <w:ind w:leftChars="210"/>
        <w:rPr>
          <w:lang w:eastAsia="x-none"/>
        </w:rPr>
      </w:pPr>
      <w:r w:rsidRPr="0077529A">
        <w:rPr>
          <w:lang w:eastAsia="x-none"/>
        </w:rPr>
        <w:t>Option 1: the PUCCH carrying the multiplexed HARQ-ACK is determined from the SPS-PUCCH-AN-List configured for unicast.</w:t>
      </w:r>
    </w:p>
    <w:p w14:paraId="3FB70D17" w14:textId="77777777" w:rsidR="00601B1A" w:rsidRPr="0077529A" w:rsidRDefault="00601B1A" w:rsidP="00601B1A">
      <w:pPr>
        <w:numPr>
          <w:ilvl w:val="1"/>
          <w:numId w:val="24"/>
        </w:numPr>
        <w:spacing w:before="0" w:after="0"/>
        <w:ind w:leftChars="210"/>
        <w:rPr>
          <w:lang w:eastAsia="x-none"/>
        </w:rPr>
      </w:pPr>
      <w:r w:rsidRPr="0077529A">
        <w:rPr>
          <w:lang w:eastAsia="x-none"/>
        </w:rPr>
        <w:t>Option 2: the PUCCH carrying the multiplexed HARQ-ACK is determined from PUCCH-Config/PUCCH-ConfigurationList configured for multicast.</w:t>
      </w:r>
    </w:p>
    <w:p w14:paraId="3227B413" w14:textId="6FB7D34B" w:rsidR="00601B1A" w:rsidRDefault="00601B1A" w:rsidP="00601B1A">
      <w:pPr>
        <w:rPr>
          <w:lang w:eastAsia="zh-CN"/>
        </w:rPr>
      </w:pPr>
    </w:p>
    <w:p w14:paraId="63D726F9" w14:textId="29828458" w:rsidR="00022BC0" w:rsidRDefault="00022BC0" w:rsidP="00022BC0">
      <w:pPr>
        <w:jc w:val="both"/>
        <w:rPr>
          <w:lang w:eastAsia="zh-CN"/>
        </w:rPr>
      </w:pPr>
      <w:r>
        <w:rPr>
          <w:rFonts w:hint="eastAsia"/>
          <w:lang w:eastAsia="zh-CN"/>
        </w:rPr>
        <w:t xml:space="preserve">On one hand, there are only 4 PUCCH resources in </w:t>
      </w:r>
      <w:r w:rsidRPr="007C713E">
        <w:rPr>
          <w:lang w:eastAsia="zh-CN"/>
        </w:rPr>
        <w:t>SPS-PUCCH-AN-List for unicast</w:t>
      </w:r>
      <w:r>
        <w:rPr>
          <w:rFonts w:hint="eastAsia"/>
          <w:lang w:eastAsia="zh-CN"/>
        </w:rPr>
        <w:t xml:space="preserve">, considering </w:t>
      </w:r>
      <w:r w:rsidR="004F0467">
        <w:rPr>
          <w:lang w:eastAsia="zh-CN"/>
        </w:rPr>
        <w:t>carrying large number of</w:t>
      </w:r>
      <w:r w:rsidR="004F0467">
        <w:rPr>
          <w:rFonts w:hint="eastAsia"/>
          <w:lang w:eastAsia="zh-CN"/>
        </w:rPr>
        <w:t xml:space="preserve"> </w:t>
      </w:r>
      <w:r>
        <w:rPr>
          <w:rFonts w:hint="eastAsia"/>
          <w:lang w:eastAsia="zh-CN"/>
        </w:rPr>
        <w:t>HARQ</w:t>
      </w:r>
      <w:r w:rsidR="004F0467">
        <w:rPr>
          <w:lang w:eastAsia="zh-CN"/>
        </w:rPr>
        <w:t>-ACK</w:t>
      </w:r>
      <w:r>
        <w:rPr>
          <w:rFonts w:hint="eastAsia"/>
          <w:lang w:eastAsia="zh-CN"/>
        </w:rPr>
        <w:t xml:space="preserve"> bits of multicast </w:t>
      </w:r>
      <w:r w:rsidRPr="007C713E">
        <w:rPr>
          <w:lang w:eastAsia="zh-CN"/>
        </w:rPr>
        <w:t>dynamic grant PDSCHs</w:t>
      </w:r>
      <w:r>
        <w:rPr>
          <w:rFonts w:hint="eastAsia"/>
          <w:lang w:eastAsia="zh-CN"/>
        </w:rPr>
        <w:t xml:space="preserve">, </w:t>
      </w:r>
      <w:r w:rsidRPr="007C713E">
        <w:rPr>
          <w:lang w:eastAsia="zh-CN"/>
        </w:rPr>
        <w:t>PUCCH-Config/PUCCH-ConfigurationList for multicast</w:t>
      </w:r>
      <w:r>
        <w:rPr>
          <w:rFonts w:hint="eastAsia"/>
          <w:lang w:eastAsia="zh-CN"/>
        </w:rPr>
        <w:t xml:space="preserve"> can provide more sufficient </w:t>
      </w:r>
      <w:r w:rsidRPr="007C713E">
        <w:rPr>
          <w:lang w:eastAsia="zh-CN"/>
        </w:rPr>
        <w:t>PUCCH resources</w:t>
      </w:r>
      <w:r>
        <w:rPr>
          <w:rFonts w:hint="eastAsia"/>
          <w:lang w:eastAsia="zh-CN"/>
        </w:rPr>
        <w:t xml:space="preserve">. </w:t>
      </w:r>
    </w:p>
    <w:p w14:paraId="4FFF0795" w14:textId="77777777" w:rsidR="00022BC0" w:rsidRDefault="00022BC0" w:rsidP="00022BC0">
      <w:pPr>
        <w:jc w:val="both"/>
        <w:rPr>
          <w:lang w:eastAsia="zh-CN"/>
        </w:rPr>
      </w:pPr>
      <w:r>
        <w:rPr>
          <w:rFonts w:hint="eastAsia"/>
          <w:lang w:eastAsia="zh-CN"/>
        </w:rPr>
        <w:t>On the other hand, based on existing spec, w</w:t>
      </w:r>
      <w:r w:rsidRPr="005961B8">
        <w:rPr>
          <w:lang w:eastAsia="zh-CN"/>
        </w:rPr>
        <w:t xml:space="preserve">hen HARQ-ACK for </w:t>
      </w:r>
      <w:r>
        <w:rPr>
          <w:rFonts w:hint="eastAsia"/>
          <w:lang w:eastAsia="zh-CN"/>
        </w:rPr>
        <w:t>un</w:t>
      </w:r>
      <w:r w:rsidRPr="005961B8">
        <w:rPr>
          <w:lang w:eastAsia="zh-CN"/>
        </w:rPr>
        <w:t xml:space="preserve">icast dynamic grant PDSCHs and </w:t>
      </w:r>
      <w:r>
        <w:rPr>
          <w:rFonts w:hint="eastAsia"/>
          <w:lang w:eastAsia="zh-CN"/>
        </w:rPr>
        <w:t>un</w:t>
      </w:r>
      <w:r w:rsidRPr="005961B8">
        <w:rPr>
          <w:lang w:eastAsia="zh-CN"/>
        </w:rPr>
        <w:t xml:space="preserve">icast SPS PDSCHs with ACK/NACK based feedback are multiplexed on the same PUCCH, the PUCCH carrying the multiplexed HARQ-ACK is determined from PUCCH-Config/PUCCH-ConfigurationList configured for </w:t>
      </w:r>
      <w:r>
        <w:rPr>
          <w:rFonts w:hint="eastAsia"/>
          <w:lang w:eastAsia="zh-CN"/>
        </w:rPr>
        <w:t>un</w:t>
      </w:r>
      <w:r w:rsidRPr="005961B8">
        <w:rPr>
          <w:lang w:eastAsia="zh-CN"/>
        </w:rPr>
        <w:t>icast.</w:t>
      </w:r>
      <w:r>
        <w:rPr>
          <w:rFonts w:hint="eastAsia"/>
          <w:lang w:eastAsia="zh-CN"/>
        </w:rPr>
        <w:t xml:space="preserve"> Based on agreement in last RAN1 meeting, w</w:t>
      </w:r>
      <w:r>
        <w:rPr>
          <w:lang w:eastAsia="zh-CN"/>
        </w:rPr>
        <w:t>hen HARQ-ACK for multicast dynamic grant PDSCHs and multicast SPS PDSCHs with ACK/NACK based feedback are multiplexed on the same PUCCH, the PUCCH carrying the multiplexed HARQ-ACK is determined from PUCCH-Config/PUCCH-ConfigurationList configured for multicast.</w:t>
      </w:r>
      <w:r>
        <w:rPr>
          <w:rFonts w:hint="eastAsia"/>
          <w:lang w:eastAsia="zh-CN"/>
        </w:rPr>
        <w:t xml:space="preserve"> To remain a unified solution, we prefer Option 2. </w:t>
      </w:r>
    </w:p>
    <w:p w14:paraId="05D2B2E7" w14:textId="3F79DC79" w:rsidR="00022BC0" w:rsidRPr="00070AD8" w:rsidRDefault="00022BC0" w:rsidP="00022BC0">
      <w:pPr>
        <w:jc w:val="both"/>
        <w:rPr>
          <w:b/>
          <w:lang w:eastAsia="zh-CN"/>
        </w:rPr>
      </w:pPr>
      <w:r w:rsidRPr="00070AD8">
        <w:rPr>
          <w:b/>
          <w:lang w:eastAsia="zh-CN"/>
        </w:rPr>
        <w:t xml:space="preserve">Proposal </w:t>
      </w:r>
      <w:r w:rsidR="00CF174D">
        <w:rPr>
          <w:b/>
          <w:lang w:eastAsia="zh-CN"/>
        </w:rPr>
        <w:t>9</w:t>
      </w:r>
      <w:r w:rsidRPr="00070AD8">
        <w:rPr>
          <w:b/>
          <w:lang w:eastAsia="zh-CN"/>
        </w:rPr>
        <w:t>. 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r w:rsidRPr="00070AD8">
        <w:rPr>
          <w:rFonts w:hint="eastAsia"/>
          <w:b/>
          <w:lang w:eastAsia="zh-CN"/>
        </w:rPr>
        <w:t>.</w:t>
      </w:r>
    </w:p>
    <w:p w14:paraId="7F25FE3D" w14:textId="77777777" w:rsidR="00022BC0" w:rsidRDefault="00022BC0" w:rsidP="00022BC0">
      <w:pPr>
        <w:jc w:val="both"/>
        <w:rPr>
          <w:b/>
          <w:lang w:eastAsia="zh-CN"/>
        </w:rPr>
      </w:pPr>
      <w:r w:rsidRPr="00AD2304">
        <w:rPr>
          <w:b/>
          <w:lang w:eastAsia="zh-CN"/>
        </w:rPr>
        <w:t xml:space="preserve">TP suggestion for TS 38.213 section </w:t>
      </w:r>
      <w:r w:rsidRPr="00AD2304">
        <w:rPr>
          <w:rFonts w:hint="eastAsia"/>
          <w:b/>
          <w:lang w:eastAsia="zh-CN"/>
        </w:rPr>
        <w:t>18</w:t>
      </w:r>
      <w:r w:rsidRPr="00AD2304">
        <w:rPr>
          <w:b/>
          <w:lang w:eastAsia="zh-CN"/>
        </w:rPr>
        <w:t xml:space="preserve"> is as the following:</w:t>
      </w:r>
    </w:p>
    <w:p w14:paraId="6F975E72" w14:textId="77777777" w:rsidR="00022BC0" w:rsidRPr="00AD2304" w:rsidRDefault="00022BC0" w:rsidP="00022BC0">
      <w:pPr>
        <w:jc w:val="center"/>
        <w:rPr>
          <w:rFonts w:eastAsiaTheme="minorEastAsia"/>
          <w:lang w:eastAsia="zh-CN"/>
        </w:rPr>
      </w:pPr>
      <w:r w:rsidRPr="00473269">
        <w:rPr>
          <w:rStyle w:val="aff6"/>
          <w:color w:val="0070C0"/>
        </w:rPr>
        <w:t>&lt;</w:t>
      </w:r>
      <w:r w:rsidRPr="00473269">
        <w:rPr>
          <w:color w:val="0070C0"/>
        </w:rPr>
        <w:t>Unchanged text is omitted&gt;</w:t>
      </w:r>
    </w:p>
    <w:p w14:paraId="1D0F3806" w14:textId="77777777" w:rsidR="00022BC0" w:rsidRPr="00022BC0" w:rsidRDefault="00022BC0" w:rsidP="00022BC0">
      <w:pPr>
        <w:jc w:val="both"/>
        <w:rPr>
          <w:color w:val="FF0000"/>
          <w:lang w:eastAsia="zh-CN"/>
        </w:rPr>
      </w:pPr>
      <w:r w:rsidRPr="00022BC0">
        <w:rPr>
          <w:color w:val="FF0000"/>
          <w:lang w:eastAsia="zh-CN"/>
        </w:rPr>
        <w:t xml:space="preserve">For the first HARQ-ACK reporting mode, if the UE multiplexes HARQ-ACK information of same priority value associated with multicast DCI formats and with </w:t>
      </w:r>
      <w:r w:rsidRPr="00022BC0">
        <w:rPr>
          <w:rFonts w:hint="eastAsia"/>
          <w:color w:val="FF0000"/>
          <w:lang w:eastAsia="zh-CN"/>
        </w:rPr>
        <w:t>uni</w:t>
      </w:r>
      <w:r w:rsidRPr="00022BC0">
        <w:rPr>
          <w:color w:val="FF0000"/>
          <w:lang w:eastAsia="zh-CN"/>
        </w:rPr>
        <w:t>cast SPS PDSCH receptions in a same PUCCH, the UE determines the PUCCH resource based on the last multicast DCI format, as described in clause 9.2.3.</w:t>
      </w:r>
    </w:p>
    <w:p w14:paraId="7A31CECA" w14:textId="6DE6C95F" w:rsidR="00022BC0" w:rsidRPr="00022BC0" w:rsidRDefault="00022BC0" w:rsidP="00022BC0">
      <w:pPr>
        <w:jc w:val="center"/>
        <w:rPr>
          <w:rFonts w:eastAsiaTheme="minorEastAsia"/>
          <w:lang w:eastAsia="zh-CN"/>
        </w:rPr>
      </w:pPr>
      <w:r w:rsidRPr="00473269">
        <w:rPr>
          <w:rStyle w:val="aff6"/>
          <w:color w:val="0070C0"/>
        </w:rPr>
        <w:t>&lt;</w:t>
      </w:r>
      <w:r w:rsidRPr="00473269">
        <w:rPr>
          <w:color w:val="0070C0"/>
        </w:rPr>
        <w:t>Unchanged text is omitted&gt;</w:t>
      </w:r>
    </w:p>
    <w:p w14:paraId="45DB645C" w14:textId="7777777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0CA60906" w14:textId="5D672474" w:rsidR="005A06EC" w:rsidRDefault="00C62879" w:rsidP="00C10AA0">
      <w:pPr>
        <w:jc w:val="both"/>
        <w:rPr>
          <w:lang w:eastAsia="zh-CN"/>
        </w:rPr>
      </w:pPr>
      <w:r w:rsidRPr="002E3A18">
        <w:t>In this contribution,</w:t>
      </w:r>
      <w:r w:rsidR="00A02E53" w:rsidRPr="002E3A18">
        <w:t xml:space="preserve"> </w:t>
      </w:r>
      <w:r w:rsidR="004C2F1E">
        <w:t xml:space="preserve">remaining issues of </w:t>
      </w:r>
      <w:r w:rsidR="00FC3579">
        <w:rPr>
          <w:lang w:eastAsia="zh-CN"/>
        </w:rPr>
        <w:t xml:space="preserve">reliability improvement </w:t>
      </w:r>
      <w:r w:rsidR="00813E5C" w:rsidRPr="002E3A18">
        <w:t>in R</w:t>
      </w:r>
      <w:r w:rsidR="00081C3D">
        <w:t>el-</w:t>
      </w:r>
      <w:r w:rsidR="00813E5C" w:rsidRPr="002E3A18">
        <w:t>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and the following proposals are made.</w:t>
      </w:r>
    </w:p>
    <w:p w14:paraId="69D6B190" w14:textId="5E5656CC" w:rsidR="00DE6336" w:rsidRPr="009356EF" w:rsidRDefault="00DE6336" w:rsidP="00DE6336">
      <w:pPr>
        <w:jc w:val="both"/>
        <w:rPr>
          <w:b/>
        </w:rPr>
      </w:pPr>
      <w:r w:rsidRPr="009356EF">
        <w:rPr>
          <w:rFonts w:hint="eastAsia"/>
          <w:b/>
          <w:lang w:eastAsia="zh-CN"/>
        </w:rPr>
        <w:t>P</w:t>
      </w:r>
      <w:r w:rsidRPr="009356EF">
        <w:rPr>
          <w:b/>
          <w:lang w:eastAsia="zh-CN"/>
        </w:rPr>
        <w:t xml:space="preserve">roposal </w:t>
      </w:r>
      <w:r>
        <w:rPr>
          <w:b/>
          <w:lang w:eastAsia="zh-CN"/>
        </w:rPr>
        <w:t>1</w:t>
      </w:r>
      <w:r w:rsidRPr="009356EF">
        <w:rPr>
          <w:rFonts w:hint="eastAsia"/>
          <w:b/>
          <w:lang w:eastAsia="zh-CN"/>
        </w:rPr>
        <w:t xml:space="preserve">. </w:t>
      </w:r>
      <w:r w:rsidRPr="009356EF">
        <w:rPr>
          <w:b/>
        </w:rPr>
        <w:t>When more than one NACK-only feedback are available for transmission in the same PUCCH slot,</w:t>
      </w:r>
    </w:p>
    <w:p w14:paraId="6C66DD9E" w14:textId="77777777" w:rsidR="00DE6336" w:rsidRPr="00025F58" w:rsidRDefault="00DE6336" w:rsidP="00DE6336">
      <w:pPr>
        <w:widowControl w:val="0"/>
        <w:numPr>
          <w:ilvl w:val="0"/>
          <w:numId w:val="25"/>
        </w:numPr>
        <w:overflowPunct w:val="0"/>
        <w:spacing w:before="0" w:after="60" w:line="259" w:lineRule="auto"/>
        <w:contextualSpacing/>
        <w:jc w:val="both"/>
        <w:textAlignment w:val="baseline"/>
        <w:rPr>
          <w:rFonts w:eastAsia="MS Mincho"/>
          <w:b/>
        </w:rPr>
      </w:pPr>
      <w:r w:rsidRPr="00025F58">
        <w:rPr>
          <w:b/>
          <w:lang w:eastAsia="zh-CN"/>
        </w:rPr>
        <w:t xml:space="preserve">define </w:t>
      </w:r>
      <w:r w:rsidRPr="00025F58">
        <w:rPr>
          <w:b/>
          <w:lang w:val="en-US" w:eastAsia="zh-CN"/>
        </w:rPr>
        <w:t>up to 1</w:t>
      </w:r>
      <w:r>
        <w:rPr>
          <w:b/>
          <w:lang w:val="en-US" w:eastAsia="zh-CN"/>
        </w:rPr>
        <w:t>5</w:t>
      </w:r>
      <w:r w:rsidRPr="00025F58">
        <w:rPr>
          <w:b/>
          <w:lang w:val="en-US" w:eastAsia="zh-CN"/>
        </w:rPr>
        <w:t xml:space="preserve"> orthogonal PUCCH resources to select from according to combinations of up to 4 TBs with NACK-only feedback, </w:t>
      </w:r>
    </w:p>
    <w:p w14:paraId="4150DD5A" w14:textId="77777777" w:rsidR="00DE6336" w:rsidRDefault="00DE6336" w:rsidP="00DE6336">
      <w:pPr>
        <w:pStyle w:val="aff"/>
        <w:numPr>
          <w:ilvl w:val="0"/>
          <w:numId w:val="25"/>
        </w:numPr>
        <w:ind w:leftChars="0"/>
        <w:jc w:val="both"/>
        <w:rPr>
          <w:rFonts w:ascii="Times New Roman" w:eastAsia="MS Mincho" w:hAnsi="Times New Roman"/>
          <w:b/>
          <w:szCs w:val="20"/>
        </w:rPr>
      </w:pPr>
      <w:r w:rsidRPr="002D586A">
        <w:rPr>
          <w:rFonts w:eastAsia="MS Mincho"/>
          <w:b/>
          <w:lang w:val="en-US"/>
        </w:rPr>
        <w:lastRenderedPageBreak/>
        <w:t>for more than 4 TBs with</w:t>
      </w:r>
      <w:r w:rsidRPr="002D586A">
        <w:rPr>
          <w:b/>
          <w:lang w:val="en-US" w:eastAsia="zh-CN"/>
        </w:rPr>
        <w:t xml:space="preserve"> </w:t>
      </w:r>
      <w:r w:rsidRPr="002D586A">
        <w:rPr>
          <w:rFonts w:eastAsia="MS Mincho"/>
          <w:b/>
          <w:lang w:val="en-US"/>
        </w:rPr>
        <w:t xml:space="preserve">NACK-only feedback, NACK-only feedback is transformed into ACK/NACK based, which UE reports HARQ-ACK as in Rel-16 using </w:t>
      </w:r>
      <w:r w:rsidRPr="002D586A">
        <w:rPr>
          <w:rFonts w:eastAsia="MS Mincho"/>
          <w:b/>
        </w:rPr>
        <w:t xml:space="preserve">PUCCH resources for unicast determined by PRI in the last DCI. </w:t>
      </w:r>
      <w:r w:rsidRPr="002D586A">
        <w:rPr>
          <w:rFonts w:ascii="Times New Roman" w:eastAsia="MS Mincho" w:hAnsi="Times New Roman"/>
          <w:b/>
          <w:szCs w:val="20"/>
        </w:rPr>
        <w:t>Otherwise, the UE does not report HARQ-ACK.</w:t>
      </w:r>
    </w:p>
    <w:p w14:paraId="56488F59" w14:textId="77777777" w:rsidR="00DE6336" w:rsidRPr="002D586A" w:rsidRDefault="00DE6336" w:rsidP="00DE6336">
      <w:pPr>
        <w:pStyle w:val="aff4"/>
        <w:numPr>
          <w:ilvl w:val="0"/>
          <w:numId w:val="25"/>
        </w:numPr>
        <w:spacing w:before="0" w:after="0" w:line="240" w:lineRule="auto"/>
        <w:contextualSpacing/>
        <w:jc w:val="both"/>
        <w:outlineLvl w:val="9"/>
        <w:rPr>
          <w:rFonts w:ascii="Times New Roman" w:hAnsi="Times New Roman" w:cs="Times New Roman"/>
          <w:i/>
          <w:sz w:val="20"/>
          <w:szCs w:val="20"/>
          <w:lang w:val="en-US"/>
        </w:rPr>
      </w:pPr>
      <w:r w:rsidRPr="00416E4A">
        <w:rPr>
          <w:rFonts w:ascii="Times New Roman" w:eastAsiaTheme="minorEastAsia" w:hAnsi="Times New Roman" w:cs="Times New Roman"/>
          <w:sz w:val="20"/>
          <w:szCs w:val="20"/>
          <w:lang w:val="en-US" w:eastAsia="zh-CN"/>
        </w:rPr>
        <w:t>UE is not expected to transmit more than one NACK-only feedback corresponding to different G-RNTIs in the same PUCCH slot</w:t>
      </w:r>
      <w:r w:rsidRPr="00416E4A">
        <w:rPr>
          <w:rFonts w:ascii="Times New Roman" w:hAnsi="Times New Roman" w:cs="Times New Roman"/>
          <w:sz w:val="20"/>
          <w:szCs w:val="20"/>
          <w:lang w:val="en-US"/>
        </w:rPr>
        <w:t xml:space="preserve">. </w:t>
      </w:r>
    </w:p>
    <w:p w14:paraId="38B03860" w14:textId="77777777" w:rsidR="00DE6336" w:rsidRPr="00025F58" w:rsidRDefault="00DE6336" w:rsidP="00DE6336">
      <w:pPr>
        <w:rPr>
          <w:b/>
          <w:bCs/>
          <w:lang w:eastAsia="zh-CN"/>
        </w:rPr>
      </w:pPr>
      <w:r w:rsidRPr="00813EA7">
        <w:rPr>
          <w:b/>
          <w:bCs/>
          <w:lang w:eastAsia="zh-CN"/>
        </w:rPr>
        <w:t>T</w:t>
      </w:r>
      <w:r>
        <w:rPr>
          <w:b/>
          <w:bCs/>
          <w:lang w:eastAsia="zh-CN"/>
        </w:rPr>
        <w:t>he</w:t>
      </w:r>
      <w:r w:rsidRPr="00813EA7">
        <w:rPr>
          <w:b/>
          <w:bCs/>
          <w:lang w:eastAsia="zh-CN"/>
        </w:rPr>
        <w:t xml:space="preserve"> </w:t>
      </w:r>
      <w:r w:rsidRPr="00025F58">
        <w:rPr>
          <w:rFonts w:hint="eastAsia"/>
          <w:b/>
          <w:bCs/>
          <w:lang w:eastAsia="zh-CN"/>
        </w:rPr>
        <w:t>T</w:t>
      </w:r>
      <w:r w:rsidRPr="00025F58">
        <w:rPr>
          <w:b/>
          <w:bCs/>
          <w:lang w:eastAsia="zh-CN"/>
        </w:rPr>
        <w:t>P</w:t>
      </w:r>
      <w:r>
        <w:rPr>
          <w:b/>
          <w:bCs/>
          <w:lang w:eastAsia="zh-CN"/>
        </w:rPr>
        <w:t xml:space="preserve"> suggestion</w:t>
      </w:r>
      <w:r w:rsidRPr="00025F58">
        <w:rPr>
          <w:b/>
          <w:bCs/>
          <w:lang w:eastAsia="zh-CN"/>
        </w:rPr>
        <w:t xml:space="preserve"> for TS 38.213 section 18</w:t>
      </w:r>
      <w:r>
        <w:rPr>
          <w:b/>
          <w:bCs/>
          <w:lang w:eastAsia="zh-CN"/>
        </w:rPr>
        <w:t xml:space="preserve"> is as the following:</w:t>
      </w:r>
    </w:p>
    <w:p w14:paraId="5B6F9C0E" w14:textId="77777777" w:rsidR="00DE6336" w:rsidRDefault="00DE6336" w:rsidP="00DE6336">
      <w:pPr>
        <w:jc w:val="center"/>
        <w:rPr>
          <w:color w:val="0070C0"/>
        </w:rPr>
      </w:pPr>
      <w:r w:rsidRPr="00025F58">
        <w:rPr>
          <w:b/>
          <w:bCs/>
          <w:color w:val="0070C0"/>
        </w:rPr>
        <w:t>&lt;</w:t>
      </w:r>
      <w:r w:rsidRPr="00025F58">
        <w:rPr>
          <w:color w:val="0070C0"/>
        </w:rPr>
        <w:t>Unchanged text is omitted&gt;</w:t>
      </w:r>
    </w:p>
    <w:p w14:paraId="63C2B57A" w14:textId="2BAF7A79" w:rsidR="00DE6336" w:rsidRPr="00AB15B1" w:rsidRDefault="00DE6336" w:rsidP="00DE6336">
      <w:pPr>
        <w:spacing w:before="0" w:after="60"/>
        <w:contextualSpacing/>
        <w:jc w:val="both"/>
        <w:rPr>
          <w:rFonts w:eastAsia="等线"/>
          <w:color w:val="FF0000"/>
          <w:lang w:eastAsia="zh-CN"/>
        </w:rPr>
      </w:pPr>
      <w:r w:rsidRPr="00B06CC2">
        <w:t xml:space="preserve">A UE monitors PDCCH for scheduling PDSCH receptions or for activation/release of SPS PDSCH receptions for a corresponding SPS PDSCH configuration as described in clause 10.1.A UE can be configured by </w:t>
      </w:r>
      <w:r w:rsidRPr="00B06CC2">
        <w:rPr>
          <w:i/>
          <w:iCs/>
        </w:rPr>
        <w:t>harq-Feedback-Option-Multicast</w:t>
      </w:r>
      <w:r w:rsidRPr="00B06CC2">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06CC2">
        <w:rPr>
          <w:lang w:val="en-US" w:eastAsia="x-none"/>
        </w:rPr>
        <w:t>having associated HARQ-ACK information without scheduling a PDSCH reception</w:t>
      </w:r>
      <w:r w:rsidRPr="00B06CC2">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r w:rsidRPr="00AB15B1">
        <w:rPr>
          <w:rFonts w:eastAsia="等线"/>
          <w:color w:val="FF0000"/>
          <w:lang w:eastAsia="en-US"/>
        </w:rPr>
        <w:t>For the second HARQ-ACK reporting mode,</w:t>
      </w:r>
      <w:r w:rsidRPr="00AB15B1">
        <w:rPr>
          <w:rFonts w:eastAsia="等线" w:hint="eastAsia"/>
          <w:color w:val="FF0000"/>
          <w:lang w:eastAsia="zh-CN"/>
        </w:rPr>
        <w:t xml:space="preserve"> when a</w:t>
      </w:r>
      <w:r w:rsidRPr="00AB15B1">
        <w:rPr>
          <w:rFonts w:eastAsia="等线"/>
          <w:color w:val="FF0000"/>
          <w:lang w:eastAsia="zh-CN"/>
        </w:rPr>
        <w:t xml:space="preserve"> UE reports HARQ-ACK information for </w:t>
      </w:r>
      <w:r w:rsidRPr="00AB15B1">
        <w:rPr>
          <w:rFonts w:eastAsia="等线" w:hint="eastAsia"/>
          <w:color w:val="FF0000"/>
          <w:lang w:eastAsia="zh-CN"/>
        </w:rPr>
        <w:t>no more than 4</w:t>
      </w:r>
      <w:r w:rsidRPr="00AB15B1">
        <w:rPr>
          <w:rFonts w:eastAsia="等线"/>
          <w:color w:val="FF0000"/>
          <w:lang w:eastAsia="zh-CN"/>
        </w:rPr>
        <w:t xml:space="preserve"> transport block reception,</w:t>
      </w:r>
      <w:r w:rsidRPr="00AB15B1">
        <w:rPr>
          <w:rFonts w:eastAsia="等线" w:hint="eastAsia"/>
          <w:color w:val="FF0000"/>
          <w:lang w:eastAsia="zh-CN"/>
        </w:rPr>
        <w:t xml:space="preserve"> </w:t>
      </w:r>
      <w:r w:rsidRPr="00AB15B1">
        <w:rPr>
          <w:rFonts w:eastAsia="等线"/>
          <w:color w:val="FF0000"/>
          <w:lang w:eastAsia="zh-CN"/>
        </w:rPr>
        <w:t>HARQ-ACK value maps to a PUCCH resource in a PUCCH resource set as defined in Table 18-1, for transmission of HARQ-ACK information on PUCCH. W</w:t>
      </w:r>
      <w:r w:rsidRPr="00AB15B1">
        <w:rPr>
          <w:rFonts w:eastAsia="等线" w:hint="eastAsia"/>
          <w:color w:val="FF0000"/>
          <w:lang w:eastAsia="zh-CN"/>
        </w:rPr>
        <w:t>hen a</w:t>
      </w:r>
      <w:r w:rsidRPr="00AB15B1">
        <w:rPr>
          <w:rFonts w:eastAsia="等线"/>
          <w:color w:val="FF0000"/>
          <w:lang w:eastAsia="zh-CN"/>
        </w:rPr>
        <w:t xml:space="preserve"> UE reports HARQ-ACK information for </w:t>
      </w:r>
      <w:r w:rsidRPr="00AB15B1">
        <w:rPr>
          <w:rFonts w:eastAsia="等线" w:hint="eastAsia"/>
          <w:color w:val="FF0000"/>
          <w:lang w:eastAsia="zh-CN"/>
        </w:rPr>
        <w:t>more than 4</w:t>
      </w:r>
      <w:r w:rsidRPr="00AB15B1">
        <w:rPr>
          <w:rFonts w:eastAsia="等线"/>
          <w:color w:val="FF0000"/>
          <w:lang w:eastAsia="zh-CN"/>
        </w:rPr>
        <w:t xml:space="preserve"> transport block reception,</w:t>
      </w:r>
      <w:r w:rsidRPr="00AB15B1">
        <w:rPr>
          <w:rFonts w:eastAsia="等线" w:hint="eastAsia"/>
          <w:color w:val="FF0000"/>
          <w:lang w:eastAsia="zh-CN"/>
        </w:rPr>
        <w:t xml:space="preserve"> </w:t>
      </w:r>
      <w:r w:rsidRPr="00AB15B1">
        <w:rPr>
          <w:rFonts w:eastAsia="等线"/>
          <w:color w:val="FF0000"/>
          <w:lang w:eastAsia="zh-CN"/>
        </w:rPr>
        <w:t>the UE generates and transmits HARQ-ACK information as the first HARQ-ACK reporting mode, as described in clauses 9 and 9.1 through 9.3, if UE is provided by a first or second PUCCH-Config for unicast, otherwise, UE does not report the HARQ-ACK information.</w:t>
      </w:r>
    </w:p>
    <w:p w14:paraId="3FB8F4D8" w14:textId="77777777" w:rsidR="00DE6336" w:rsidRPr="00AB15B1" w:rsidRDefault="00DE6336" w:rsidP="00DE6336">
      <w:pPr>
        <w:spacing w:before="0" w:after="60" w:line="259" w:lineRule="auto"/>
        <w:contextualSpacing/>
        <w:jc w:val="both"/>
        <w:rPr>
          <w:rFonts w:eastAsia="等线"/>
          <w:color w:val="FF0000"/>
          <w:lang w:eastAsia="zh-CN"/>
        </w:rPr>
      </w:pPr>
    </w:p>
    <w:p w14:paraId="3595CF0C" w14:textId="77777777" w:rsidR="00DE6336" w:rsidRPr="00AB15B1" w:rsidRDefault="00DE6336" w:rsidP="00DE6336">
      <w:pPr>
        <w:widowControl w:val="0"/>
        <w:spacing w:before="0" w:afterLines="50" w:after="120"/>
        <w:jc w:val="center"/>
        <w:rPr>
          <w:rFonts w:eastAsia="等线"/>
          <w:b/>
          <w:bCs/>
          <w:color w:val="FF0000"/>
          <w:szCs w:val="21"/>
          <w:lang w:eastAsia="zh-CN"/>
        </w:rPr>
      </w:pPr>
      <w:r w:rsidRPr="00AB15B1">
        <w:rPr>
          <w:rFonts w:eastAsia="等线"/>
          <w:b/>
          <w:bCs/>
          <w:color w:val="FF0000"/>
          <w:szCs w:val="21"/>
          <w:lang w:eastAsia="zh-CN"/>
        </w:rPr>
        <w:t xml:space="preserve">Table </w:t>
      </w:r>
      <w:r w:rsidRPr="00AB15B1">
        <w:rPr>
          <w:rFonts w:eastAsia="等线" w:hint="eastAsia"/>
          <w:b/>
          <w:bCs/>
          <w:color w:val="FF0000"/>
          <w:szCs w:val="21"/>
          <w:lang w:eastAsia="zh-CN"/>
        </w:rPr>
        <w:t>1</w:t>
      </w:r>
      <w:r w:rsidRPr="00AB15B1">
        <w:rPr>
          <w:rFonts w:eastAsia="等线"/>
          <w:b/>
          <w:bCs/>
          <w:color w:val="FF0000"/>
          <w:szCs w:val="21"/>
          <w:lang w:eastAsia="zh-CN"/>
        </w:rPr>
        <w:t xml:space="preserve">8-1. </w:t>
      </w:r>
      <w:r w:rsidRPr="00AB15B1">
        <w:rPr>
          <w:rFonts w:eastAsia="等线" w:cs="Arial"/>
          <w:b/>
          <w:color w:val="FF0000"/>
          <w:lang w:eastAsia="en-US"/>
        </w:rPr>
        <w:t xml:space="preserve">Mapping of </w:t>
      </w:r>
      <w:r w:rsidRPr="00AB15B1">
        <w:rPr>
          <w:rFonts w:eastAsia="等线"/>
          <w:b/>
          <w:bCs/>
          <w:color w:val="FF0000"/>
          <w:szCs w:val="21"/>
          <w:lang w:eastAsia="zh-CN"/>
        </w:rPr>
        <w:t>HARQ-ACK value</w:t>
      </w:r>
      <w:r w:rsidRPr="00AB15B1">
        <w:rPr>
          <w:rFonts w:eastAsia="等线" w:cs="Arial"/>
          <w:b/>
          <w:color w:val="FF0000"/>
          <w:lang w:eastAsia="en-US"/>
        </w:rPr>
        <w:t xml:space="preserve"> to a PUCCH resource in the first PUCCH resource set with maximum 16 PUCCH resources</w:t>
      </w:r>
    </w:p>
    <w:tbl>
      <w:tblPr>
        <w:tblW w:w="8969" w:type="dxa"/>
        <w:jc w:val="center"/>
        <w:tblCellMar>
          <w:left w:w="0" w:type="dxa"/>
          <w:right w:w="0" w:type="dxa"/>
        </w:tblCellMar>
        <w:tblLook w:val="0420" w:firstRow="1" w:lastRow="0" w:firstColumn="0" w:lastColumn="0" w:noHBand="0" w:noVBand="1"/>
      </w:tblPr>
      <w:tblGrid>
        <w:gridCol w:w="981"/>
        <w:gridCol w:w="1019"/>
        <w:gridCol w:w="1131"/>
        <w:gridCol w:w="1464"/>
        <w:gridCol w:w="4374"/>
      </w:tblGrid>
      <w:tr w:rsidR="00DE6336" w:rsidRPr="00AB15B1" w14:paraId="7791CD40" w14:textId="77777777" w:rsidTr="00255B71">
        <w:trPr>
          <w:trHeight w:val="157"/>
          <w:jc w:val="center"/>
        </w:trPr>
        <w:tc>
          <w:tcPr>
            <w:tcW w:w="4595"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F34CB43" w14:textId="77777777" w:rsidR="00DE6336" w:rsidRPr="00AB15B1" w:rsidRDefault="00DE6336" w:rsidP="00255B71">
            <w:pPr>
              <w:spacing w:before="0" w:after="0"/>
              <w:jc w:val="center"/>
              <w:rPr>
                <w:rFonts w:ascii="Arial" w:hAnsi="Arial" w:cs="Arial"/>
                <w:color w:val="FF0000"/>
                <w:lang w:val="en-US" w:eastAsia="zh-CN"/>
              </w:rPr>
            </w:pPr>
            <w:r w:rsidRPr="00AB15B1">
              <w:rPr>
                <w:rFonts w:eastAsia="等线"/>
                <w:b/>
                <w:bCs/>
                <w:color w:val="FF0000"/>
                <w:lang w:eastAsia="zh-CN"/>
              </w:rPr>
              <w:t>HARQ-ACK Value</w:t>
            </w:r>
          </w:p>
        </w:tc>
        <w:tc>
          <w:tcPr>
            <w:tcW w:w="4374"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766A341" w14:textId="77777777" w:rsidR="00DE6336" w:rsidRPr="00AB15B1" w:rsidRDefault="00DE6336" w:rsidP="00255B71">
            <w:pPr>
              <w:keepNext/>
              <w:keepLines/>
              <w:spacing w:before="0" w:after="0"/>
              <w:ind w:firstLineChars="200" w:firstLine="402"/>
              <w:jc w:val="center"/>
              <w:rPr>
                <w:rFonts w:ascii="Arial" w:eastAsia="仿宋_GB2312" w:hAnsi="Arial"/>
                <w:b/>
                <w:color w:val="FF0000"/>
                <w:lang w:eastAsia="en-US"/>
              </w:rPr>
            </w:pPr>
            <w:r w:rsidRPr="00AB15B1">
              <w:rPr>
                <w:rFonts w:eastAsia="仿宋_GB2312"/>
                <w:b/>
                <w:color w:val="FF0000"/>
                <w:lang w:eastAsia="en-US"/>
              </w:rPr>
              <w:t>PUCCH resource</w:t>
            </w:r>
          </w:p>
        </w:tc>
      </w:tr>
      <w:tr w:rsidR="00DE6336" w:rsidRPr="00AB15B1" w14:paraId="5F0AFDB6" w14:textId="77777777" w:rsidTr="00255B71">
        <w:trPr>
          <w:trHeight w:val="19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7C0BE2"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w:t>
            </w: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E0ABDA"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2DA05C"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6DE547"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{0,0,0,0}</w:t>
            </w:r>
          </w:p>
        </w:tc>
        <w:tc>
          <w:tcPr>
            <w:tcW w:w="4374" w:type="dxa"/>
            <w:tcBorders>
              <w:top w:val="single" w:sz="8" w:space="0" w:color="000000"/>
              <w:left w:val="single" w:sz="8" w:space="0" w:color="000000"/>
              <w:bottom w:val="single" w:sz="8" w:space="0" w:color="000000"/>
              <w:right w:val="single" w:sz="8" w:space="0" w:color="000000"/>
            </w:tcBorders>
            <w:vAlign w:val="center"/>
          </w:tcPr>
          <w:p w14:paraId="6A01B85F" w14:textId="77777777" w:rsidR="00DE6336" w:rsidRPr="00AB15B1" w:rsidRDefault="00DE6336" w:rsidP="00255B71">
            <w:pPr>
              <w:keepNext/>
              <w:keepLines/>
              <w:spacing w:before="0" w:after="0"/>
              <w:jc w:val="center"/>
              <w:rPr>
                <w:color w:val="FF0000"/>
                <w:lang w:eastAsia="en-US"/>
              </w:rPr>
            </w:pPr>
            <w:r w:rsidRPr="00AB15B1">
              <w:rPr>
                <w:color w:val="FF0000"/>
                <w:lang w:eastAsia="en-US"/>
              </w:rPr>
              <w:t>1</w:t>
            </w:r>
            <w:r w:rsidRPr="00AB15B1">
              <w:rPr>
                <w:color w:val="FF0000"/>
                <w:vertAlign w:val="superscript"/>
                <w:lang w:eastAsia="en-US"/>
              </w:rPr>
              <w:t>st</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w:t>
            </w:r>
            <w:r w:rsidRPr="00AB15B1">
              <w:rPr>
                <w:color w:val="FF0000"/>
                <w:vertAlign w:val="superscript"/>
                <w:lang w:eastAsia="en-US"/>
              </w:rPr>
              <w:t>st</w:t>
            </w:r>
            <w:r w:rsidRPr="00AB15B1">
              <w:rPr>
                <w:color w:val="FF0000"/>
                <w:lang w:eastAsia="en-US"/>
              </w:rPr>
              <w:t xml:space="preserve"> value of </w:t>
            </w:r>
            <w:r w:rsidRPr="00AB15B1">
              <w:rPr>
                <w:i/>
                <w:color w:val="FF0000"/>
                <w:lang w:eastAsia="en-US"/>
              </w:rPr>
              <w:t>resourceList</w:t>
            </w:r>
          </w:p>
        </w:tc>
      </w:tr>
      <w:tr w:rsidR="00DE6336" w:rsidRPr="00AB15B1" w14:paraId="6033B896" w14:textId="77777777" w:rsidTr="00255B71">
        <w:trPr>
          <w:trHeight w:val="14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B409DB" w14:textId="77777777" w:rsidR="00DE6336" w:rsidRPr="00AB15B1" w:rsidRDefault="00DE6336" w:rsidP="00255B71">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EAEF1F"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46CEE"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3392E4"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{1,0,0,0}</w:t>
            </w:r>
          </w:p>
        </w:tc>
        <w:tc>
          <w:tcPr>
            <w:tcW w:w="4374" w:type="dxa"/>
            <w:tcBorders>
              <w:top w:val="single" w:sz="8" w:space="0" w:color="000000"/>
              <w:left w:val="single" w:sz="8" w:space="0" w:color="000000"/>
              <w:bottom w:val="single" w:sz="8" w:space="0" w:color="000000"/>
              <w:right w:val="single" w:sz="8" w:space="0" w:color="000000"/>
            </w:tcBorders>
            <w:vAlign w:val="center"/>
          </w:tcPr>
          <w:p w14:paraId="36972A04" w14:textId="77777777" w:rsidR="00DE6336" w:rsidRPr="00AB15B1" w:rsidRDefault="00DE6336" w:rsidP="00255B71">
            <w:pPr>
              <w:keepNext/>
              <w:keepLines/>
              <w:spacing w:before="0" w:after="0"/>
              <w:jc w:val="center"/>
              <w:rPr>
                <w:color w:val="FF0000"/>
                <w:lang w:eastAsia="en-US"/>
              </w:rPr>
            </w:pPr>
            <w:r w:rsidRPr="00AB15B1">
              <w:rPr>
                <w:color w:val="FF0000"/>
                <w:lang w:eastAsia="en-US"/>
              </w:rPr>
              <w:t>2</w:t>
            </w:r>
            <w:r w:rsidRPr="00AB15B1">
              <w:rPr>
                <w:color w:val="FF0000"/>
                <w:vertAlign w:val="superscript"/>
                <w:lang w:eastAsia="en-US"/>
              </w:rPr>
              <w:t>nd</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2</w:t>
            </w:r>
            <w:r w:rsidRPr="00AB15B1">
              <w:rPr>
                <w:color w:val="FF0000"/>
                <w:vertAlign w:val="superscript"/>
                <w:lang w:eastAsia="en-US"/>
              </w:rPr>
              <w:t>nd</w:t>
            </w:r>
            <w:r w:rsidRPr="00AB15B1">
              <w:rPr>
                <w:color w:val="FF0000"/>
                <w:lang w:eastAsia="en-US"/>
              </w:rPr>
              <w:t xml:space="preserve"> value of </w:t>
            </w:r>
            <w:r w:rsidRPr="00AB15B1">
              <w:rPr>
                <w:i/>
                <w:color w:val="FF0000"/>
                <w:lang w:eastAsia="en-US"/>
              </w:rPr>
              <w:t>resourceList</w:t>
            </w:r>
          </w:p>
        </w:tc>
      </w:tr>
      <w:tr w:rsidR="00DE6336" w:rsidRPr="00AB15B1" w14:paraId="2FB4B384" w14:textId="77777777" w:rsidTr="00255B71">
        <w:trPr>
          <w:trHeight w:val="8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3D4A3A" w14:textId="77777777" w:rsidR="00DE6336" w:rsidRPr="00AB15B1" w:rsidRDefault="00DE6336" w:rsidP="00255B71">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5576F3"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C126FD"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018229"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{0,1,0,0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1BEB5F53" w14:textId="77777777" w:rsidR="00DE6336" w:rsidRPr="00AB15B1" w:rsidRDefault="00DE6336" w:rsidP="00255B71">
            <w:pPr>
              <w:keepNext/>
              <w:keepLines/>
              <w:spacing w:before="0" w:after="0"/>
              <w:jc w:val="center"/>
              <w:rPr>
                <w:color w:val="FF0000"/>
                <w:lang w:eastAsia="en-US"/>
              </w:rPr>
            </w:pPr>
            <w:r w:rsidRPr="00AB15B1">
              <w:rPr>
                <w:color w:val="FF0000"/>
                <w:lang w:eastAsia="en-US"/>
              </w:rPr>
              <w:t>3</w:t>
            </w:r>
            <w:r w:rsidRPr="00AB15B1">
              <w:rPr>
                <w:color w:val="FF0000"/>
                <w:vertAlign w:val="superscript"/>
                <w:lang w:eastAsia="en-US"/>
              </w:rPr>
              <w:t>rd</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3</w:t>
            </w:r>
            <w:r w:rsidRPr="00AB15B1">
              <w:rPr>
                <w:color w:val="FF0000"/>
                <w:vertAlign w:val="superscript"/>
                <w:lang w:eastAsia="en-US"/>
              </w:rPr>
              <w:t>rd</w:t>
            </w:r>
            <w:r w:rsidRPr="00AB15B1">
              <w:rPr>
                <w:color w:val="FF0000"/>
                <w:lang w:eastAsia="en-US"/>
              </w:rPr>
              <w:t xml:space="preserve"> value of </w:t>
            </w:r>
            <w:r w:rsidRPr="00AB15B1">
              <w:rPr>
                <w:i/>
                <w:color w:val="FF0000"/>
                <w:lang w:eastAsia="en-US"/>
              </w:rPr>
              <w:t>resourceList</w:t>
            </w:r>
          </w:p>
        </w:tc>
      </w:tr>
      <w:tr w:rsidR="00DE6336" w:rsidRPr="00AB15B1" w14:paraId="2B704413" w14:textId="77777777" w:rsidTr="00255B71">
        <w:trPr>
          <w:trHeight w:val="1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57A9EB" w14:textId="77777777" w:rsidR="00DE6336" w:rsidRPr="00AB15B1" w:rsidRDefault="00DE6336" w:rsidP="00255B71">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1E637B" w14:textId="77777777" w:rsidR="00DE6336" w:rsidRPr="00AB15B1" w:rsidRDefault="00DE6336" w:rsidP="00255B71">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DB27A0"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{1,1,0</w:t>
            </w:r>
            <w:r w:rsidRPr="00AB15B1">
              <w:rPr>
                <w:color w:val="FF0000"/>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8BD29B"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{1,1,0,0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791B67F6" w14:textId="77777777" w:rsidR="00DE6336" w:rsidRPr="00AB15B1" w:rsidRDefault="00DE6336" w:rsidP="00255B71">
            <w:pPr>
              <w:keepNext/>
              <w:keepLines/>
              <w:spacing w:before="0" w:after="0"/>
              <w:jc w:val="center"/>
              <w:rPr>
                <w:color w:val="FF0000"/>
                <w:lang w:eastAsia="en-US"/>
              </w:rPr>
            </w:pPr>
            <w:r w:rsidRPr="00AB15B1">
              <w:rPr>
                <w:color w:val="FF0000"/>
                <w:lang w:eastAsia="en-US"/>
              </w:rPr>
              <w:t>4</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pucch-ResourceId</w:t>
            </w:r>
            <w:r w:rsidRPr="00AB15B1">
              <w:rPr>
                <w:color w:val="FF0000"/>
                <w:lang w:eastAsia="en-US"/>
              </w:rPr>
              <w:t xml:space="preserve"> obtained from the 4</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0E6A6209" w14:textId="77777777" w:rsidTr="00255B71">
        <w:trPr>
          <w:trHeight w:hRule="exact" w:val="581"/>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F0628C" w14:textId="77777777" w:rsidR="00DE6336" w:rsidRPr="00AB15B1" w:rsidRDefault="00DE6336" w:rsidP="00255B71">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015FEF" w14:textId="77777777" w:rsidR="00DE6336" w:rsidRPr="00AB15B1" w:rsidRDefault="00DE6336" w:rsidP="00255B71">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CA542D"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{0,0,1</w:t>
            </w:r>
            <w:r w:rsidRPr="00AB15B1">
              <w:rPr>
                <w:color w:val="FF0000"/>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0C2208"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{0,0,1,0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7D826505" w14:textId="77777777" w:rsidR="00DE6336" w:rsidRPr="00AB15B1" w:rsidRDefault="00DE6336" w:rsidP="00255B71">
            <w:pPr>
              <w:keepNext/>
              <w:keepLines/>
              <w:spacing w:before="0" w:after="0"/>
              <w:jc w:val="center"/>
              <w:rPr>
                <w:color w:val="FF0000"/>
                <w:lang w:eastAsia="en-US"/>
              </w:rPr>
            </w:pPr>
            <w:r w:rsidRPr="00AB15B1">
              <w:rPr>
                <w:color w:val="FF0000"/>
                <w:lang w:eastAsia="en-US"/>
              </w:rPr>
              <w:t>5</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5</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658E53E4" w14:textId="77777777" w:rsidTr="00255B71">
        <w:trPr>
          <w:trHeight w:val="448"/>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3FB86E" w14:textId="77777777" w:rsidR="00DE6336" w:rsidRPr="00AB15B1" w:rsidRDefault="00DE6336" w:rsidP="00255B71">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93208B" w14:textId="77777777" w:rsidR="00DE6336" w:rsidRPr="00AB15B1" w:rsidRDefault="00DE6336" w:rsidP="00255B71">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541A0A"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{1,0,1</w:t>
            </w:r>
            <w:r w:rsidRPr="00AB15B1">
              <w:rPr>
                <w:color w:val="FF0000"/>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77A530"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{1,0,1,0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6E08E035" w14:textId="77777777" w:rsidR="00DE6336" w:rsidRPr="00AB15B1" w:rsidRDefault="00DE6336" w:rsidP="00255B71">
            <w:pPr>
              <w:keepNext/>
              <w:keepLines/>
              <w:spacing w:before="0" w:after="0"/>
              <w:jc w:val="center"/>
              <w:rPr>
                <w:color w:val="FF0000"/>
                <w:lang w:eastAsia="en-US"/>
              </w:rPr>
            </w:pPr>
            <w:r w:rsidRPr="00AB15B1">
              <w:rPr>
                <w:color w:val="FF0000"/>
                <w:lang w:eastAsia="en-US"/>
              </w:rPr>
              <w:t>6</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6</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0B069326" w14:textId="77777777" w:rsidTr="00255B71">
        <w:trPr>
          <w:trHeight w:val="528"/>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53303" w14:textId="77777777" w:rsidR="00DE6336" w:rsidRPr="00AB15B1" w:rsidRDefault="00DE6336" w:rsidP="00255B71">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F2C41F" w14:textId="77777777" w:rsidR="00DE6336" w:rsidRPr="00AB15B1" w:rsidRDefault="00DE6336" w:rsidP="00255B71">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5A9E6D"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{0,1,1</w:t>
            </w:r>
            <w:r w:rsidRPr="00AB15B1">
              <w:rPr>
                <w:color w:val="FF0000"/>
                <w:lang w:val="en-US" w:eastAsia="zh-CN"/>
              </w:rPr>
              <w:t>}</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7C61D0"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{0,1,1,0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2CC13477" w14:textId="77777777" w:rsidR="00DE6336" w:rsidRPr="00AB15B1" w:rsidRDefault="00DE6336" w:rsidP="00255B71">
            <w:pPr>
              <w:keepNext/>
              <w:keepLines/>
              <w:spacing w:before="0" w:after="0"/>
              <w:jc w:val="center"/>
              <w:rPr>
                <w:color w:val="FF0000"/>
                <w:lang w:eastAsia="en-US"/>
              </w:rPr>
            </w:pPr>
            <w:r w:rsidRPr="00AB15B1">
              <w:rPr>
                <w:color w:val="FF0000"/>
                <w:lang w:eastAsia="en-US"/>
              </w:rPr>
              <w:t>7</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7</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5264C528" w14:textId="77777777" w:rsidTr="00255B71">
        <w:trPr>
          <w:trHeight w:val="355"/>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47CB16" w14:textId="77777777" w:rsidR="00DE6336" w:rsidRPr="00AB15B1" w:rsidRDefault="00DE6336" w:rsidP="00255B71">
            <w:pPr>
              <w:widowControl w:val="0"/>
              <w:spacing w:before="0" w:after="0"/>
              <w:jc w:val="center"/>
              <w:rPr>
                <w:rFonts w:eastAsia="等线"/>
                <w:color w:val="FF0000"/>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46B9E5" w14:textId="77777777" w:rsidR="00DE6336" w:rsidRPr="00AB15B1" w:rsidRDefault="00DE6336" w:rsidP="00255B71">
            <w:pPr>
              <w:widowControl w:val="0"/>
              <w:spacing w:before="0" w:after="0"/>
              <w:jc w:val="center"/>
              <w:rPr>
                <w:rFonts w:eastAsia="等线"/>
                <w:color w:val="FF0000"/>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567B28" w14:textId="77777777" w:rsidR="00DE6336" w:rsidRPr="00AB15B1" w:rsidRDefault="00DE6336" w:rsidP="00255B71">
            <w:pPr>
              <w:widowControl w:val="0"/>
              <w:spacing w:before="0" w:after="0"/>
              <w:jc w:val="center"/>
              <w:rPr>
                <w:rFonts w:eastAsia="等线"/>
                <w:color w:val="FF0000"/>
                <w:kern w:val="2"/>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BF75C3" w14:textId="77777777" w:rsidR="00DE6336" w:rsidRPr="00AB15B1" w:rsidRDefault="00DE6336" w:rsidP="00255B71">
            <w:pPr>
              <w:widowControl w:val="0"/>
              <w:spacing w:before="0" w:after="0"/>
              <w:jc w:val="center"/>
              <w:rPr>
                <w:rFonts w:eastAsia="等线"/>
                <w:color w:val="FF0000"/>
                <w:kern w:val="2"/>
                <w:lang w:val="en-US" w:eastAsia="zh-CN"/>
              </w:rPr>
            </w:pPr>
            <w:r w:rsidRPr="00AB15B1">
              <w:rPr>
                <w:rFonts w:eastAsia="等线"/>
                <w:color w:val="FF0000"/>
                <w:kern w:val="2"/>
                <w:lang w:val="en-US" w:eastAsia="zh-CN"/>
              </w:rPr>
              <w:t>{1,1,1,0</w:t>
            </w:r>
            <w:r w:rsidRPr="00AB15B1">
              <w:rPr>
                <w:color w:val="FF0000"/>
                <w:lang w:val="en-US" w:eastAsia="zh-CN"/>
              </w:rPr>
              <w:t>}</w:t>
            </w:r>
          </w:p>
        </w:tc>
        <w:tc>
          <w:tcPr>
            <w:tcW w:w="4374" w:type="dxa"/>
            <w:tcBorders>
              <w:top w:val="single" w:sz="8" w:space="0" w:color="000000"/>
              <w:left w:val="single" w:sz="8" w:space="0" w:color="000000"/>
              <w:bottom w:val="single" w:sz="8" w:space="0" w:color="000000"/>
              <w:right w:val="single" w:sz="8" w:space="0" w:color="000000"/>
            </w:tcBorders>
            <w:vAlign w:val="center"/>
          </w:tcPr>
          <w:p w14:paraId="37159793" w14:textId="77777777" w:rsidR="00DE6336" w:rsidRPr="00AB15B1" w:rsidRDefault="00DE6336" w:rsidP="00255B71">
            <w:pPr>
              <w:keepNext/>
              <w:keepLines/>
              <w:spacing w:before="0" w:after="0"/>
              <w:jc w:val="center"/>
              <w:rPr>
                <w:color w:val="FF0000"/>
                <w:lang w:eastAsia="en-US"/>
              </w:rPr>
            </w:pPr>
            <w:r w:rsidRPr="00AB15B1">
              <w:rPr>
                <w:color w:val="FF0000"/>
                <w:lang w:eastAsia="en-US"/>
              </w:rPr>
              <w:t>8</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pucch-ResourceId</w:t>
            </w:r>
            <w:r w:rsidRPr="00AB15B1">
              <w:rPr>
                <w:color w:val="FF0000"/>
                <w:lang w:eastAsia="en-US"/>
              </w:rPr>
              <w:t xml:space="preserve"> obtained from the 8</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7B771CC1" w14:textId="77777777" w:rsidTr="00255B71">
        <w:trPr>
          <w:trHeight w:val="349"/>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EC78CD" w14:textId="77777777" w:rsidR="00DE6336" w:rsidRPr="00AB15B1" w:rsidRDefault="00DE6336" w:rsidP="00255B71">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E3588B" w14:textId="77777777" w:rsidR="00DE6336" w:rsidRPr="00AB15B1" w:rsidRDefault="00DE6336" w:rsidP="00255B71">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C8A0F1" w14:textId="77777777" w:rsidR="00DE6336" w:rsidRPr="00AB15B1" w:rsidRDefault="00DE6336" w:rsidP="00255B71">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D30C39" w14:textId="77777777" w:rsidR="00DE6336" w:rsidRPr="00AB15B1" w:rsidRDefault="00DE6336" w:rsidP="00255B71">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0,0,0,1}</w:t>
            </w:r>
          </w:p>
        </w:tc>
        <w:tc>
          <w:tcPr>
            <w:tcW w:w="4374" w:type="dxa"/>
            <w:tcBorders>
              <w:top w:val="single" w:sz="8" w:space="0" w:color="000000"/>
              <w:left w:val="single" w:sz="8" w:space="0" w:color="000000"/>
              <w:bottom w:val="single" w:sz="8" w:space="0" w:color="000000"/>
              <w:right w:val="single" w:sz="8" w:space="0" w:color="000000"/>
            </w:tcBorders>
            <w:vAlign w:val="center"/>
          </w:tcPr>
          <w:p w14:paraId="7688DC44" w14:textId="77777777" w:rsidR="00DE6336" w:rsidRPr="00AB15B1" w:rsidRDefault="00DE6336" w:rsidP="00255B71">
            <w:pPr>
              <w:keepNext/>
              <w:keepLines/>
              <w:spacing w:before="0" w:after="0"/>
              <w:jc w:val="center"/>
              <w:rPr>
                <w:color w:val="FF0000"/>
                <w:lang w:eastAsia="en-US"/>
              </w:rPr>
            </w:pPr>
            <w:r w:rsidRPr="00AB15B1">
              <w:rPr>
                <w:color w:val="FF0000"/>
                <w:lang w:val="en-US" w:eastAsia="en-US"/>
              </w:rPr>
              <w:t>9</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 xml:space="preserve">obtained from the </w:t>
            </w:r>
            <w:r w:rsidRPr="00AB15B1">
              <w:rPr>
                <w:color w:val="FF0000"/>
                <w:lang w:val="en-US" w:eastAsia="en-US"/>
              </w:rPr>
              <w:t>9</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3F56F4DE" w14:textId="77777777" w:rsidTr="00255B71">
        <w:trPr>
          <w:trHeight w:val="44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97024A" w14:textId="77777777" w:rsidR="00DE6336" w:rsidRPr="00AB15B1" w:rsidRDefault="00DE6336" w:rsidP="00255B71">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3F9331" w14:textId="77777777" w:rsidR="00DE6336" w:rsidRPr="00AB15B1" w:rsidRDefault="00DE6336" w:rsidP="00255B71">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FEB57C" w14:textId="77777777" w:rsidR="00DE6336" w:rsidRPr="00AB15B1" w:rsidRDefault="00DE6336" w:rsidP="00255B71">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854B76" w14:textId="77777777" w:rsidR="00DE6336" w:rsidRPr="00AB15B1" w:rsidRDefault="00DE6336" w:rsidP="00255B71">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1,0,0,1}</w:t>
            </w:r>
          </w:p>
        </w:tc>
        <w:tc>
          <w:tcPr>
            <w:tcW w:w="4374" w:type="dxa"/>
            <w:tcBorders>
              <w:top w:val="single" w:sz="8" w:space="0" w:color="000000"/>
              <w:left w:val="single" w:sz="8" w:space="0" w:color="000000"/>
              <w:bottom w:val="single" w:sz="8" w:space="0" w:color="000000"/>
              <w:right w:val="single" w:sz="8" w:space="0" w:color="000000"/>
            </w:tcBorders>
            <w:vAlign w:val="center"/>
          </w:tcPr>
          <w:p w14:paraId="2AACB98C" w14:textId="77777777" w:rsidR="00DE6336" w:rsidRPr="00AB15B1" w:rsidRDefault="00DE6336" w:rsidP="00255B71">
            <w:pPr>
              <w:keepNext/>
              <w:keepLines/>
              <w:spacing w:before="0" w:after="0"/>
              <w:jc w:val="center"/>
              <w:rPr>
                <w:color w:val="FF0000"/>
                <w:lang w:eastAsia="en-US"/>
              </w:rPr>
            </w:pPr>
            <w:r w:rsidRPr="00AB15B1">
              <w:rPr>
                <w:color w:val="FF0000"/>
                <w:lang w:eastAsia="en-US"/>
              </w:rPr>
              <w:t>10</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 xml:space="preserve">obtained from the </w:t>
            </w:r>
            <w:r w:rsidRPr="00AB15B1">
              <w:rPr>
                <w:color w:val="FF0000"/>
                <w:lang w:val="en-US" w:eastAsia="en-US"/>
              </w:rPr>
              <w:t>10</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18AABFCA" w14:textId="77777777" w:rsidTr="00255B71">
        <w:trPr>
          <w:trHeight w:val="523"/>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FCCDA8" w14:textId="77777777" w:rsidR="00DE6336" w:rsidRPr="00AB15B1" w:rsidRDefault="00DE6336" w:rsidP="00255B71">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6A53D0" w14:textId="77777777" w:rsidR="00DE6336" w:rsidRPr="00AB15B1" w:rsidRDefault="00DE6336" w:rsidP="00255B71">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1E2BBA" w14:textId="77777777" w:rsidR="00DE6336" w:rsidRPr="00AB15B1" w:rsidRDefault="00DE6336" w:rsidP="00255B71">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805E42" w14:textId="77777777" w:rsidR="00DE6336" w:rsidRPr="00AB15B1" w:rsidRDefault="00DE6336" w:rsidP="00255B71">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0,1,0,1}</w:t>
            </w:r>
          </w:p>
        </w:tc>
        <w:tc>
          <w:tcPr>
            <w:tcW w:w="4374" w:type="dxa"/>
            <w:tcBorders>
              <w:top w:val="single" w:sz="8" w:space="0" w:color="000000"/>
              <w:left w:val="single" w:sz="8" w:space="0" w:color="000000"/>
              <w:bottom w:val="single" w:sz="8" w:space="0" w:color="000000"/>
              <w:right w:val="single" w:sz="8" w:space="0" w:color="000000"/>
            </w:tcBorders>
            <w:vAlign w:val="center"/>
          </w:tcPr>
          <w:p w14:paraId="57ACBBBA" w14:textId="77777777" w:rsidR="00DE6336" w:rsidRPr="00AB15B1" w:rsidRDefault="00DE6336" w:rsidP="00255B71">
            <w:pPr>
              <w:keepNext/>
              <w:keepLines/>
              <w:spacing w:before="0" w:after="0"/>
              <w:jc w:val="center"/>
              <w:rPr>
                <w:color w:val="FF0000"/>
                <w:lang w:eastAsia="en-US"/>
              </w:rPr>
            </w:pPr>
            <w:r w:rsidRPr="00AB15B1">
              <w:rPr>
                <w:color w:val="FF0000"/>
                <w:lang w:eastAsia="en-US"/>
              </w:rPr>
              <w:t>11</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11</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2E47F760" w14:textId="77777777" w:rsidTr="00255B71">
        <w:trPr>
          <w:trHeight w:val="404"/>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8C78EE" w14:textId="77777777" w:rsidR="00DE6336" w:rsidRPr="00AB15B1" w:rsidRDefault="00DE6336" w:rsidP="00255B71">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08266A" w14:textId="77777777" w:rsidR="00DE6336" w:rsidRPr="00AB15B1" w:rsidRDefault="00DE6336" w:rsidP="00255B71">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B6962F" w14:textId="77777777" w:rsidR="00DE6336" w:rsidRPr="00AB15B1" w:rsidRDefault="00DE6336" w:rsidP="00255B71">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AC7593" w14:textId="77777777" w:rsidR="00DE6336" w:rsidRPr="00AB15B1" w:rsidRDefault="00DE6336" w:rsidP="00255B71">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1,1,0,1}</w:t>
            </w:r>
          </w:p>
        </w:tc>
        <w:tc>
          <w:tcPr>
            <w:tcW w:w="4374" w:type="dxa"/>
            <w:tcBorders>
              <w:top w:val="single" w:sz="8" w:space="0" w:color="000000"/>
              <w:left w:val="single" w:sz="8" w:space="0" w:color="000000"/>
              <w:bottom w:val="single" w:sz="8" w:space="0" w:color="000000"/>
              <w:right w:val="single" w:sz="8" w:space="0" w:color="000000"/>
            </w:tcBorders>
            <w:vAlign w:val="center"/>
          </w:tcPr>
          <w:p w14:paraId="5A273C7A" w14:textId="77777777" w:rsidR="00DE6336" w:rsidRPr="00AB15B1" w:rsidRDefault="00DE6336" w:rsidP="00255B71">
            <w:pPr>
              <w:keepNext/>
              <w:keepLines/>
              <w:spacing w:before="0" w:after="0"/>
              <w:jc w:val="center"/>
              <w:rPr>
                <w:color w:val="FF0000"/>
                <w:lang w:eastAsia="en-US"/>
              </w:rPr>
            </w:pPr>
            <w:r w:rsidRPr="00AB15B1">
              <w:rPr>
                <w:color w:val="FF0000"/>
                <w:lang w:eastAsia="en-US"/>
              </w:rPr>
              <w:t>12</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pucch-ResourceId</w:t>
            </w:r>
            <w:r w:rsidRPr="00AB15B1">
              <w:rPr>
                <w:color w:val="FF0000"/>
                <w:lang w:eastAsia="en-US"/>
              </w:rPr>
              <w:t xml:space="preserve"> obtained from the 12</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2C9FED40" w14:textId="77777777" w:rsidTr="00255B71">
        <w:trPr>
          <w:trHeight w:val="342"/>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E9FCA9" w14:textId="77777777" w:rsidR="00DE6336" w:rsidRPr="00AB15B1" w:rsidRDefault="00DE6336" w:rsidP="00255B71">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8EB09E" w14:textId="77777777" w:rsidR="00DE6336" w:rsidRPr="00AB15B1" w:rsidRDefault="00DE6336" w:rsidP="00255B71">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1A7357" w14:textId="77777777" w:rsidR="00DE6336" w:rsidRPr="00AB15B1" w:rsidRDefault="00DE6336" w:rsidP="00255B71">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C7B78F" w14:textId="77777777" w:rsidR="00DE6336" w:rsidRPr="00AB15B1" w:rsidRDefault="00DE6336" w:rsidP="00255B71">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0,0,1,1}</w:t>
            </w:r>
          </w:p>
        </w:tc>
        <w:tc>
          <w:tcPr>
            <w:tcW w:w="4374" w:type="dxa"/>
            <w:tcBorders>
              <w:top w:val="single" w:sz="8" w:space="0" w:color="000000"/>
              <w:left w:val="single" w:sz="8" w:space="0" w:color="000000"/>
              <w:bottom w:val="single" w:sz="8" w:space="0" w:color="000000"/>
              <w:right w:val="single" w:sz="8" w:space="0" w:color="000000"/>
            </w:tcBorders>
            <w:vAlign w:val="center"/>
          </w:tcPr>
          <w:p w14:paraId="1AD9B275" w14:textId="77777777" w:rsidR="00DE6336" w:rsidRPr="00AB15B1" w:rsidRDefault="00DE6336" w:rsidP="00255B71">
            <w:pPr>
              <w:keepNext/>
              <w:keepLines/>
              <w:spacing w:before="0" w:after="0"/>
              <w:jc w:val="center"/>
              <w:rPr>
                <w:color w:val="FF0000"/>
                <w:lang w:eastAsia="en-US"/>
              </w:rPr>
            </w:pPr>
            <w:r w:rsidRPr="00AB15B1">
              <w:rPr>
                <w:color w:val="FF0000"/>
                <w:lang w:eastAsia="en-US"/>
              </w:rPr>
              <w:t>13</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13</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14903CBE" w14:textId="77777777" w:rsidTr="00255B71">
        <w:trPr>
          <w:trHeight w:val="192"/>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5D7350" w14:textId="77777777" w:rsidR="00DE6336" w:rsidRPr="00AB15B1" w:rsidRDefault="00DE6336" w:rsidP="00255B71">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1D8D58" w14:textId="77777777" w:rsidR="00DE6336" w:rsidRPr="00AB15B1" w:rsidRDefault="00DE6336" w:rsidP="00255B71">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C4352C" w14:textId="77777777" w:rsidR="00DE6336" w:rsidRPr="00AB15B1" w:rsidRDefault="00DE6336" w:rsidP="00255B71">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38A869" w14:textId="77777777" w:rsidR="00DE6336" w:rsidRPr="00AB15B1" w:rsidRDefault="00DE6336" w:rsidP="00255B71">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1,0,1,1}</w:t>
            </w:r>
          </w:p>
        </w:tc>
        <w:tc>
          <w:tcPr>
            <w:tcW w:w="4374" w:type="dxa"/>
            <w:tcBorders>
              <w:top w:val="single" w:sz="8" w:space="0" w:color="000000"/>
              <w:left w:val="single" w:sz="8" w:space="0" w:color="000000"/>
              <w:bottom w:val="single" w:sz="8" w:space="0" w:color="000000"/>
              <w:right w:val="single" w:sz="8" w:space="0" w:color="000000"/>
            </w:tcBorders>
            <w:vAlign w:val="center"/>
          </w:tcPr>
          <w:p w14:paraId="14A18C4E" w14:textId="77777777" w:rsidR="00DE6336" w:rsidRPr="00AB15B1" w:rsidRDefault="00DE6336" w:rsidP="00255B71">
            <w:pPr>
              <w:keepNext/>
              <w:keepLines/>
              <w:spacing w:before="0" w:after="0"/>
              <w:jc w:val="center"/>
              <w:rPr>
                <w:color w:val="FF0000"/>
                <w:lang w:eastAsia="en-US"/>
              </w:rPr>
            </w:pPr>
            <w:r w:rsidRPr="00AB15B1">
              <w:rPr>
                <w:color w:val="FF0000"/>
                <w:lang w:eastAsia="en-US"/>
              </w:rPr>
              <w:t>14</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14</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r w:rsidR="00DE6336" w:rsidRPr="00AB15B1" w14:paraId="00C5E71F" w14:textId="77777777" w:rsidTr="00255B71">
        <w:trPr>
          <w:trHeight w:val="296"/>
          <w:jc w:val="center"/>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770589" w14:textId="77777777" w:rsidR="00DE6336" w:rsidRPr="00AB15B1" w:rsidRDefault="00DE6336" w:rsidP="00255B71">
            <w:pPr>
              <w:spacing w:before="0" w:after="0"/>
              <w:jc w:val="center"/>
              <w:rPr>
                <w:color w:val="FF0000"/>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1C41AA" w14:textId="77777777" w:rsidR="00DE6336" w:rsidRPr="00AB15B1" w:rsidRDefault="00DE6336" w:rsidP="00255B71">
            <w:pPr>
              <w:spacing w:before="0" w:after="0"/>
              <w:jc w:val="center"/>
              <w:rPr>
                <w:rFonts w:eastAsia="Times New Roman"/>
                <w:color w:val="FF0000"/>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102259" w14:textId="77777777" w:rsidR="00DE6336" w:rsidRPr="00AB15B1" w:rsidRDefault="00DE6336" w:rsidP="00255B71">
            <w:pPr>
              <w:spacing w:before="0" w:after="0"/>
              <w:jc w:val="center"/>
              <w:rPr>
                <w:rFonts w:eastAsia="Times New Roman"/>
                <w:color w:val="FF0000"/>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029975" w14:textId="77777777" w:rsidR="00DE6336" w:rsidRPr="00AB15B1" w:rsidRDefault="00DE6336" w:rsidP="00255B71">
            <w:pPr>
              <w:spacing w:before="0" w:after="0"/>
              <w:jc w:val="center"/>
              <w:rPr>
                <w:color w:val="FF0000"/>
                <w:lang w:val="en-US" w:eastAsia="zh-CN"/>
              </w:rPr>
            </w:pPr>
            <w:r w:rsidRPr="00AB15B1">
              <w:rPr>
                <w:rFonts w:eastAsia="等线"/>
                <w:color w:val="FF0000"/>
                <w:kern w:val="2"/>
                <w:lang w:val="en-US" w:eastAsia="zh-CN"/>
              </w:rPr>
              <w:t>{</w:t>
            </w:r>
            <w:r w:rsidRPr="00AB15B1">
              <w:rPr>
                <w:color w:val="FF0000"/>
                <w:lang w:val="en-US" w:eastAsia="zh-CN"/>
              </w:rPr>
              <w:t>0,1,1,1}</w:t>
            </w:r>
          </w:p>
        </w:tc>
        <w:tc>
          <w:tcPr>
            <w:tcW w:w="4374" w:type="dxa"/>
            <w:tcBorders>
              <w:top w:val="single" w:sz="8" w:space="0" w:color="000000"/>
              <w:left w:val="single" w:sz="8" w:space="0" w:color="000000"/>
              <w:bottom w:val="single" w:sz="8" w:space="0" w:color="000000"/>
              <w:right w:val="single" w:sz="8" w:space="0" w:color="000000"/>
            </w:tcBorders>
            <w:vAlign w:val="center"/>
          </w:tcPr>
          <w:p w14:paraId="6CC5F145" w14:textId="77777777" w:rsidR="00DE6336" w:rsidRPr="00AB15B1" w:rsidRDefault="00DE6336" w:rsidP="00255B71">
            <w:pPr>
              <w:keepNext/>
              <w:keepLines/>
              <w:spacing w:before="0" w:after="0"/>
              <w:jc w:val="center"/>
              <w:rPr>
                <w:color w:val="FF0000"/>
                <w:lang w:eastAsia="en-US"/>
              </w:rPr>
            </w:pPr>
            <w:r w:rsidRPr="00AB15B1">
              <w:rPr>
                <w:color w:val="FF0000"/>
                <w:lang w:val="en-US" w:eastAsia="en-US"/>
              </w:rPr>
              <w:t>15</w:t>
            </w:r>
            <w:r w:rsidRPr="00AB15B1">
              <w:rPr>
                <w:color w:val="FF0000"/>
                <w:vertAlign w:val="superscript"/>
                <w:lang w:eastAsia="en-US"/>
              </w:rPr>
              <w:t>th</w:t>
            </w:r>
            <w:r w:rsidRPr="00AB15B1">
              <w:rPr>
                <w:color w:val="FF0000"/>
                <w:lang w:eastAsia="en-US"/>
              </w:rPr>
              <w:t xml:space="preserve"> PUCCH resource provided by </w:t>
            </w:r>
            <w:r w:rsidRPr="00AB15B1">
              <w:rPr>
                <w:i/>
                <w:color w:val="FF0000"/>
                <w:lang w:eastAsia="en-US"/>
              </w:rPr>
              <w:t xml:space="preserve">pucch-ResourceId </w:t>
            </w:r>
            <w:r w:rsidRPr="00AB15B1">
              <w:rPr>
                <w:color w:val="FF0000"/>
                <w:lang w:eastAsia="en-US"/>
              </w:rPr>
              <w:t>obtained from the 15</w:t>
            </w:r>
            <w:r w:rsidRPr="00AB15B1">
              <w:rPr>
                <w:color w:val="FF0000"/>
                <w:vertAlign w:val="superscript"/>
                <w:lang w:eastAsia="en-US"/>
              </w:rPr>
              <w:t>th</w:t>
            </w:r>
            <w:r w:rsidRPr="00AB15B1">
              <w:rPr>
                <w:color w:val="FF0000"/>
                <w:lang w:eastAsia="en-US"/>
              </w:rPr>
              <w:t xml:space="preserve"> value of </w:t>
            </w:r>
            <w:r w:rsidRPr="00AB15B1">
              <w:rPr>
                <w:i/>
                <w:color w:val="FF0000"/>
                <w:lang w:eastAsia="en-US"/>
              </w:rPr>
              <w:t>resourceList</w:t>
            </w:r>
          </w:p>
        </w:tc>
      </w:tr>
    </w:tbl>
    <w:p w14:paraId="58EE579F" w14:textId="3BE4A8D7" w:rsidR="00BE73BF" w:rsidRPr="00424099" w:rsidRDefault="00DE6336" w:rsidP="00424099">
      <w:pPr>
        <w:jc w:val="center"/>
        <w:rPr>
          <w:color w:val="0070C0"/>
          <w:lang w:eastAsia="zh-CN"/>
        </w:rPr>
      </w:pPr>
      <w:r w:rsidRPr="00473269">
        <w:rPr>
          <w:rStyle w:val="aff6"/>
          <w:color w:val="0070C0"/>
        </w:rPr>
        <w:t>&lt;</w:t>
      </w:r>
      <w:r w:rsidRPr="00473269">
        <w:rPr>
          <w:color w:val="0070C0"/>
        </w:rPr>
        <w:t>Unchanged text is omitted&gt;</w:t>
      </w:r>
    </w:p>
    <w:p w14:paraId="334CC615" w14:textId="77777777" w:rsidR="00DE6336" w:rsidRDefault="00DE6336" w:rsidP="00DE6336">
      <w:pPr>
        <w:jc w:val="both"/>
        <w:rPr>
          <w:b/>
          <w:bCs/>
          <w:lang w:eastAsia="zh-CN"/>
        </w:rPr>
      </w:pPr>
      <w:r w:rsidRPr="009356EF">
        <w:rPr>
          <w:b/>
          <w:bCs/>
          <w:lang w:eastAsia="zh-CN"/>
        </w:rPr>
        <w:t xml:space="preserve">Proposal </w:t>
      </w:r>
      <w:r>
        <w:rPr>
          <w:b/>
          <w:bCs/>
          <w:lang w:eastAsia="zh-CN"/>
        </w:rPr>
        <w:t>2</w:t>
      </w:r>
      <w:r w:rsidRPr="009356EF">
        <w:rPr>
          <w:rFonts w:hint="eastAsia"/>
          <w:b/>
          <w:bCs/>
          <w:lang w:eastAsia="zh-CN"/>
        </w:rPr>
        <w:t>.</w:t>
      </w:r>
      <w:r w:rsidRPr="009356EF">
        <w:rPr>
          <w:b/>
          <w:bCs/>
          <w:lang w:eastAsia="zh-CN"/>
        </w:rPr>
        <w:t xml:space="preserve"> When PUCCH transmission for the NACK-only based feedback for multicast collides with PUCCH transmissions for SR for the same priority, NACK-only feedback is transformed into ACK/NACK HARQ bits and is multiplexed with SR as legacy procedure as Rel-15/16.</w:t>
      </w:r>
    </w:p>
    <w:p w14:paraId="2357E275" w14:textId="77777777" w:rsidR="00DE6336" w:rsidRPr="00BF1C96" w:rsidRDefault="00DE6336" w:rsidP="00DE6336">
      <w:pPr>
        <w:pStyle w:val="aff"/>
        <w:numPr>
          <w:ilvl w:val="0"/>
          <w:numId w:val="32"/>
        </w:numPr>
        <w:ind w:leftChars="0"/>
        <w:jc w:val="both"/>
        <w:rPr>
          <w:b/>
          <w:bCs/>
          <w:lang w:eastAsia="zh-CN"/>
        </w:rPr>
      </w:pPr>
      <w:r w:rsidRPr="00BF1C96">
        <w:rPr>
          <w:b/>
          <w:bCs/>
          <w:lang w:eastAsia="zh-CN"/>
        </w:rPr>
        <w:t>PUCCH resources configured for unicast will be used for transformed ACK/NACK.</w:t>
      </w:r>
    </w:p>
    <w:p w14:paraId="7D975946" w14:textId="77777777" w:rsidR="00DE6336" w:rsidRPr="00CC6A65" w:rsidRDefault="00DE6336" w:rsidP="00DE6336">
      <w:pPr>
        <w:rPr>
          <w:b/>
          <w:bCs/>
          <w:lang w:eastAsia="zh-CN"/>
        </w:rPr>
      </w:pPr>
      <w:r w:rsidRPr="00813EA7">
        <w:rPr>
          <w:b/>
          <w:bCs/>
          <w:lang w:eastAsia="zh-CN"/>
        </w:rPr>
        <w:t>T</w:t>
      </w:r>
      <w:r>
        <w:rPr>
          <w:b/>
          <w:bCs/>
          <w:lang w:eastAsia="zh-CN"/>
        </w:rPr>
        <w:t>he</w:t>
      </w:r>
      <w:r w:rsidRPr="00813EA7">
        <w:rPr>
          <w:b/>
          <w:bCs/>
          <w:lang w:eastAsia="zh-CN"/>
        </w:rPr>
        <w:t xml:space="preserve"> </w:t>
      </w:r>
      <w:r w:rsidRPr="00CC6A65">
        <w:rPr>
          <w:rFonts w:hint="eastAsia"/>
          <w:b/>
          <w:bCs/>
          <w:lang w:eastAsia="zh-CN"/>
        </w:rPr>
        <w:t>T</w:t>
      </w:r>
      <w:r w:rsidRPr="00CC6A65">
        <w:rPr>
          <w:b/>
          <w:bCs/>
          <w:lang w:eastAsia="zh-CN"/>
        </w:rPr>
        <w:t>P</w:t>
      </w:r>
      <w:r>
        <w:rPr>
          <w:b/>
          <w:bCs/>
          <w:lang w:eastAsia="zh-CN"/>
        </w:rPr>
        <w:t xml:space="preserve"> </w:t>
      </w:r>
      <w:r>
        <w:rPr>
          <w:rFonts w:hint="eastAsia"/>
          <w:b/>
          <w:bCs/>
          <w:lang w:eastAsia="zh-CN"/>
        </w:rPr>
        <w:t>suggestion</w:t>
      </w:r>
      <w:r w:rsidRPr="00CC6A65">
        <w:rPr>
          <w:b/>
          <w:bCs/>
          <w:lang w:eastAsia="zh-CN"/>
        </w:rPr>
        <w:t xml:space="preserve"> for TS 38.213 section 18</w:t>
      </w:r>
      <w:r>
        <w:rPr>
          <w:b/>
          <w:bCs/>
          <w:lang w:eastAsia="zh-CN"/>
        </w:rPr>
        <w:t xml:space="preserve"> </w:t>
      </w:r>
      <w:r>
        <w:rPr>
          <w:rFonts w:hint="eastAsia"/>
          <w:b/>
          <w:bCs/>
          <w:lang w:eastAsia="zh-CN"/>
        </w:rPr>
        <w:t xml:space="preserve">is </w:t>
      </w:r>
      <w:r>
        <w:rPr>
          <w:b/>
          <w:bCs/>
          <w:lang w:eastAsia="zh-CN"/>
        </w:rPr>
        <w:t>as the following:</w:t>
      </w:r>
    </w:p>
    <w:p w14:paraId="3248CA2B" w14:textId="77777777" w:rsidR="00DE6336" w:rsidRPr="00CC6A65" w:rsidRDefault="00DE6336" w:rsidP="00DE6336">
      <w:pPr>
        <w:jc w:val="center"/>
        <w:rPr>
          <w:color w:val="0070C0"/>
        </w:rPr>
      </w:pPr>
      <w:r w:rsidRPr="00CC6A65">
        <w:rPr>
          <w:b/>
          <w:bCs/>
          <w:color w:val="0070C0"/>
        </w:rPr>
        <w:t>&lt;</w:t>
      </w:r>
      <w:r w:rsidRPr="00CC6A65">
        <w:rPr>
          <w:color w:val="0070C0"/>
        </w:rPr>
        <w:t>Unchanged text is omitted&gt;</w:t>
      </w:r>
    </w:p>
    <w:p w14:paraId="2D80914A" w14:textId="77777777" w:rsidR="00DE6336" w:rsidRDefault="00DE6336" w:rsidP="00DE6336">
      <w:pPr>
        <w:widowControl w:val="0"/>
        <w:spacing w:before="0" w:after="0"/>
        <w:jc w:val="both"/>
        <w:rPr>
          <w:rFonts w:eastAsia="等线"/>
          <w:kern w:val="2"/>
          <w:sz w:val="21"/>
          <w:szCs w:val="22"/>
          <w:lang w:val="en-US" w:eastAsia="zh-CN"/>
        </w:rPr>
      </w:pPr>
      <w:r w:rsidRPr="00CC6A65">
        <w:rPr>
          <w:rFonts w:eastAsia="等线"/>
          <w:kern w:val="2"/>
          <w:sz w:val="21"/>
          <w:szCs w:val="22"/>
          <w:lang w:val="en-US" w:eastAsia="zh-CN"/>
        </w:rPr>
        <w:t xml:space="preserve">For the second HARQ-ACK reporting mode, if a UE would multiplex HARQ-ACK information associated with multicast DCI formats and HARQ-ACK information associated with unicast DCI formats in a PUCCH, or with P/SP-CSI in a PUCCH, </w:t>
      </w:r>
      <w:r w:rsidRPr="000618C2">
        <w:rPr>
          <w:rFonts w:eastAsia="等线"/>
          <w:color w:val="FF0000"/>
          <w:kern w:val="2"/>
          <w:sz w:val="21"/>
          <w:szCs w:val="22"/>
          <w:lang w:val="en-US" w:eastAsia="zh-CN"/>
        </w:rPr>
        <w:t xml:space="preserve">or with SR in a PUCCH, </w:t>
      </w:r>
      <w:r w:rsidRPr="00CC6A65">
        <w:rPr>
          <w:rFonts w:eastAsia="等线"/>
          <w:kern w:val="2"/>
          <w:sz w:val="21"/>
          <w:szCs w:val="22"/>
          <w:lang w:val="en-US" w:eastAsia="zh-CN"/>
        </w:rPr>
        <w:t xml:space="preserve">or in a PUSCH, the UE provides HARQ-ACK information according to the first HARQ-ACK reporting mode. </w:t>
      </w:r>
    </w:p>
    <w:p w14:paraId="369CB7A5" w14:textId="701DA234" w:rsidR="00E60B05" w:rsidRPr="00424099" w:rsidRDefault="00DE6336" w:rsidP="00424099">
      <w:pPr>
        <w:jc w:val="center"/>
        <w:rPr>
          <w:rFonts w:eastAsia="MS Mincho"/>
          <w:color w:val="0070C0"/>
        </w:rPr>
      </w:pPr>
      <w:r w:rsidRPr="00473269">
        <w:rPr>
          <w:rStyle w:val="aff6"/>
          <w:color w:val="0070C0"/>
        </w:rPr>
        <w:t>&lt;</w:t>
      </w:r>
      <w:r w:rsidRPr="00473269">
        <w:rPr>
          <w:color w:val="0070C0"/>
        </w:rPr>
        <w:t>Unchanged text is omitted&gt;</w:t>
      </w:r>
    </w:p>
    <w:p w14:paraId="6E711674" w14:textId="4DAE6670" w:rsidR="00E60B05" w:rsidRDefault="00E60B05" w:rsidP="00E60B05">
      <w:pPr>
        <w:jc w:val="both"/>
        <w:rPr>
          <w:b/>
          <w:bCs/>
          <w:lang w:eastAsia="zh-CN"/>
        </w:rPr>
      </w:pPr>
      <w:r>
        <w:rPr>
          <w:b/>
          <w:bCs/>
          <w:lang w:eastAsia="zh-CN"/>
        </w:rPr>
        <w:t xml:space="preserve">Proposal 3. </w:t>
      </w:r>
      <w:r w:rsidRPr="003369BE">
        <w:rPr>
          <w:b/>
          <w:bCs/>
          <w:i/>
          <w:iCs/>
        </w:rPr>
        <w:t>dl-DataToUL-ACK</w:t>
      </w:r>
      <w:r>
        <w:rPr>
          <w:b/>
          <w:bCs/>
          <w:lang w:eastAsia="zh-CN"/>
        </w:rPr>
        <w:t xml:space="preserve"> is used to configure the HARQ-ACK timing for DCI format 4_2 and the </w:t>
      </w:r>
      <w:r w:rsidRPr="00A32D01">
        <w:rPr>
          <w:rFonts w:hint="eastAsia"/>
          <w:b/>
          <w:bCs/>
          <w:lang w:eastAsia="zh-CN"/>
        </w:rPr>
        <w:t>T</w:t>
      </w:r>
      <w:r w:rsidRPr="00A32D01">
        <w:rPr>
          <w:b/>
          <w:bCs/>
          <w:lang w:eastAsia="zh-CN"/>
        </w:rPr>
        <w:t>P</w:t>
      </w:r>
      <w:r>
        <w:rPr>
          <w:b/>
          <w:bCs/>
          <w:lang w:eastAsia="zh-CN"/>
        </w:rPr>
        <w:t xml:space="preserve"> suggestions</w:t>
      </w:r>
      <w:r w:rsidRPr="00A32D01">
        <w:rPr>
          <w:b/>
          <w:bCs/>
          <w:lang w:eastAsia="zh-CN"/>
        </w:rPr>
        <w:t xml:space="preserve"> </w:t>
      </w:r>
      <w:r>
        <w:rPr>
          <w:b/>
          <w:bCs/>
          <w:lang w:eastAsia="zh-CN"/>
        </w:rPr>
        <w:t>are as the following:</w:t>
      </w:r>
    </w:p>
    <w:p w14:paraId="037744EC" w14:textId="77777777" w:rsidR="00E60B05" w:rsidRPr="007525B3" w:rsidRDefault="00E60B05" w:rsidP="00E60B05">
      <w:pPr>
        <w:rPr>
          <w:b/>
          <w:bCs/>
          <w:lang w:eastAsia="zh-CN"/>
        </w:rPr>
      </w:pPr>
      <w:r w:rsidRPr="00A32D01">
        <w:rPr>
          <w:b/>
          <w:bCs/>
          <w:lang w:eastAsia="zh-CN"/>
        </w:rPr>
        <w:t>TS 38.2</w:t>
      </w:r>
      <w:r>
        <w:rPr>
          <w:b/>
          <w:bCs/>
          <w:lang w:eastAsia="zh-CN"/>
        </w:rPr>
        <w:t>13</w:t>
      </w:r>
      <w:r w:rsidRPr="00A32D01">
        <w:rPr>
          <w:b/>
          <w:bCs/>
          <w:lang w:eastAsia="zh-CN"/>
        </w:rPr>
        <w:t xml:space="preserve"> section </w:t>
      </w:r>
      <w:r>
        <w:rPr>
          <w:b/>
          <w:bCs/>
          <w:lang w:eastAsia="zh-CN"/>
        </w:rPr>
        <w:t>9.2.3:</w:t>
      </w:r>
    </w:p>
    <w:p w14:paraId="119BD10D" w14:textId="77777777" w:rsidR="00E60B05" w:rsidRPr="00BD05DE" w:rsidRDefault="00E60B05" w:rsidP="00E60B05">
      <w:pPr>
        <w:jc w:val="center"/>
        <w:rPr>
          <w:rFonts w:eastAsia="MS Mincho"/>
        </w:rPr>
      </w:pPr>
      <w:r w:rsidRPr="00473269">
        <w:rPr>
          <w:rStyle w:val="aff6"/>
          <w:color w:val="0070C0"/>
        </w:rPr>
        <w:t>&lt;</w:t>
      </w:r>
      <w:r w:rsidRPr="00473269">
        <w:rPr>
          <w:color w:val="0070C0"/>
        </w:rPr>
        <w:t>Unchanged text is omitted&gt;</w:t>
      </w:r>
    </w:p>
    <w:p w14:paraId="21AFA5DC" w14:textId="77777777" w:rsidR="00E60B05" w:rsidRPr="00B06CC2" w:rsidRDefault="00E60B05" w:rsidP="00E60B05">
      <w:r w:rsidRPr="00B06CC2">
        <w:t xml:space="preserve">For DCI format 1_0, the PDSCH-to-HARQ_feedback timing indicator field values map to {1, 2, 3, 4, 5, 6, 7, 8}. For a </w:t>
      </w:r>
      <w:r>
        <w:t xml:space="preserve">unicast </w:t>
      </w:r>
      <w:r w:rsidRPr="00B06CC2">
        <w:t xml:space="preserve">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B06CC2">
        <w:rPr>
          <w:i/>
        </w:rPr>
        <w:t>dl-DataToUL-ACK</w:t>
      </w:r>
      <w:r w:rsidRPr="00B06CC2">
        <w:rPr>
          <w:iCs/>
        </w:rPr>
        <w:t xml:space="preserve">, </w:t>
      </w:r>
      <w:r w:rsidRPr="00B06CC2">
        <w:rPr>
          <w:i/>
        </w:rPr>
        <w:t>dl-DataToUL-ACK-r16</w:t>
      </w:r>
      <w:r w:rsidRPr="00B06CC2">
        <w:rPr>
          <w:iCs/>
        </w:rPr>
        <w:t xml:space="preserve">, </w:t>
      </w:r>
      <w:r w:rsidRPr="00B06CC2">
        <w:t xml:space="preserve">or </w:t>
      </w:r>
      <w:r w:rsidRPr="00B06CC2">
        <w:rPr>
          <w:i/>
        </w:rPr>
        <w:t>dl-DataToUL-ACKForDCIFormat1_2</w:t>
      </w:r>
      <w:r w:rsidRPr="00B06CC2">
        <w:t xml:space="preserve">, as defined in Table 9.2.3-1. For </w:t>
      </w:r>
      <w:r w:rsidRPr="00431F38">
        <w:rPr>
          <w:strike/>
          <w:color w:val="FF0000"/>
        </w:rPr>
        <w:t xml:space="preserve">multicast </w:t>
      </w:r>
      <w:r w:rsidRPr="00B06CC2">
        <w:t>DCI format</w:t>
      </w:r>
      <w:r w:rsidRPr="00431F38">
        <w:rPr>
          <w:strike/>
          <w:color w:val="FF0000"/>
        </w:rPr>
        <w:t>s</w:t>
      </w:r>
      <w:r>
        <w:rPr>
          <w:color w:val="FF0000"/>
        </w:rPr>
        <w:t xml:space="preserve"> </w:t>
      </w:r>
      <w:r w:rsidRPr="00431F38">
        <w:rPr>
          <w:color w:val="FF0000"/>
        </w:rPr>
        <w:t>4_1</w:t>
      </w:r>
      <w:r w:rsidRPr="00B06CC2">
        <w:t xml:space="preserve">, the PDSCH-to-HARQ_feedback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 </w:t>
      </w:r>
      <w:r w:rsidRPr="00431F38">
        <w:rPr>
          <w:color w:val="FF0000"/>
        </w:rPr>
        <w:t xml:space="preserve">For DCI format 4_2, the PDSCH-to-HARQ_feedback timing indicator field values are provided by </w:t>
      </w:r>
      <w:r w:rsidRPr="00431F38">
        <w:rPr>
          <w:i/>
          <w:iCs/>
          <w:color w:val="FF0000"/>
        </w:rPr>
        <w:t>dl-DataToUL-ACK</w:t>
      </w:r>
      <w:r w:rsidRPr="00431F38">
        <w:rPr>
          <w:color w:val="FF0000"/>
        </w:rPr>
        <w:t>.</w:t>
      </w:r>
    </w:p>
    <w:p w14:paraId="6A7A9CFF" w14:textId="77777777" w:rsidR="00E60B05" w:rsidRDefault="00E60B05" w:rsidP="00E60B05">
      <w:pPr>
        <w:jc w:val="center"/>
        <w:rPr>
          <w:color w:val="0070C0"/>
        </w:rPr>
      </w:pPr>
      <w:r w:rsidRPr="00473269">
        <w:rPr>
          <w:rStyle w:val="aff6"/>
          <w:color w:val="0070C0"/>
        </w:rPr>
        <w:t>&lt;</w:t>
      </w:r>
      <w:r w:rsidRPr="00473269">
        <w:rPr>
          <w:color w:val="0070C0"/>
        </w:rPr>
        <w:t>Unchanged text is omitted&gt;</w:t>
      </w:r>
    </w:p>
    <w:p w14:paraId="7CE5C5B0" w14:textId="77777777" w:rsidR="00E60B05" w:rsidRPr="000C6CBC" w:rsidRDefault="00E60B05" w:rsidP="00E60B05">
      <w:pPr>
        <w:rPr>
          <w:b/>
          <w:bCs/>
          <w:lang w:eastAsia="zh-CN"/>
        </w:rPr>
      </w:pPr>
      <w:r w:rsidRPr="00A32D01">
        <w:rPr>
          <w:b/>
          <w:bCs/>
          <w:lang w:eastAsia="zh-CN"/>
        </w:rPr>
        <w:t>TS 38.2</w:t>
      </w:r>
      <w:r>
        <w:rPr>
          <w:b/>
          <w:bCs/>
          <w:lang w:eastAsia="zh-CN"/>
        </w:rPr>
        <w:t>13</w:t>
      </w:r>
      <w:r w:rsidRPr="00A32D01">
        <w:rPr>
          <w:b/>
          <w:bCs/>
          <w:lang w:eastAsia="zh-CN"/>
        </w:rPr>
        <w:t xml:space="preserve"> section </w:t>
      </w:r>
      <w:r>
        <w:rPr>
          <w:b/>
          <w:bCs/>
          <w:lang w:eastAsia="zh-CN"/>
        </w:rPr>
        <w:t>9.1.2.1:</w:t>
      </w:r>
    </w:p>
    <w:p w14:paraId="15DDF617" w14:textId="77777777" w:rsidR="00E60B05" w:rsidRPr="00396A53" w:rsidRDefault="00E60B05" w:rsidP="00E60B05">
      <w:pPr>
        <w:jc w:val="center"/>
        <w:rPr>
          <w:rFonts w:eastAsia="MS Mincho"/>
        </w:rPr>
      </w:pPr>
      <w:r w:rsidRPr="00473269">
        <w:rPr>
          <w:rStyle w:val="aff6"/>
          <w:color w:val="0070C0"/>
        </w:rPr>
        <w:t>&lt;</w:t>
      </w:r>
      <w:r w:rsidRPr="00473269">
        <w:rPr>
          <w:color w:val="0070C0"/>
        </w:rPr>
        <w:t>Unchanged text is omitted&gt;</w:t>
      </w:r>
    </w:p>
    <w:p w14:paraId="7F367B49" w14:textId="77777777" w:rsidR="00E60B05" w:rsidRPr="00B06CC2" w:rsidRDefault="00E60B05" w:rsidP="00E60B05">
      <w:pPr>
        <w:pStyle w:val="B2"/>
        <w:rPr>
          <w:rFonts w:eastAsia="Gulim"/>
        </w:rPr>
      </w:pPr>
      <w:r w:rsidRPr="00B06CC2">
        <w:rPr>
          <w:rFonts w:eastAsia="Gulim"/>
        </w:rPr>
        <w:t>e)</w:t>
      </w:r>
      <w:r w:rsidRPr="00B06CC2">
        <w:rPr>
          <w:rFonts w:eastAsia="Gulim"/>
        </w:rPr>
        <w:tab/>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6824A2CB" w14:textId="77777777" w:rsidR="00E60B05" w:rsidRDefault="00E60B05" w:rsidP="00E60B05">
      <w:pPr>
        <w:pStyle w:val="B1"/>
        <w:ind w:left="1170"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is not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rPr>
          <w:rFonts w:eastAsia="Gulim"/>
        </w:rPr>
        <w:t xml:space="preserve">by the union of </w:t>
      </w:r>
      <w:r w:rsidRPr="00431F38">
        <w:rPr>
          <w:i/>
          <w:iCs/>
          <w:color w:val="FF0000"/>
        </w:rPr>
        <w:t>dl-DataToUL-ACK</w:t>
      </w:r>
      <w:r w:rsidRPr="00431F38">
        <w:rPr>
          <w:rFonts w:eastAsia="Gulim"/>
          <w:color w:val="FF0000"/>
        </w:rPr>
        <w:t xml:space="preserve"> </w:t>
      </w:r>
      <w:r w:rsidRPr="00431F38">
        <w:rPr>
          <w:rFonts w:hint="eastAsia"/>
          <w:color w:val="FF0000"/>
        </w:rPr>
        <w:t>and</w:t>
      </w:r>
      <w:r w:rsidRPr="0066139C">
        <w:t xml:space="preserve"> </w:t>
      </w:r>
      <w:r w:rsidRPr="00B06CC2">
        <w:rPr>
          <w:rFonts w:eastAsia="Gulim"/>
          <w:i/>
          <w:iCs/>
        </w:rPr>
        <w:t>dl-DataToUL-ACK</w:t>
      </w:r>
      <w:r>
        <w:rPr>
          <w:rFonts w:eastAsia="Gulim"/>
          <w:i/>
          <w:iCs/>
        </w:rPr>
        <w:t>-ForDCI Format4_1</w:t>
      </w:r>
    </w:p>
    <w:p w14:paraId="60862893" w14:textId="77777777" w:rsidR="00E60B05" w:rsidRPr="00B06CC2" w:rsidRDefault="00E60B05" w:rsidP="00E60B05">
      <w:pPr>
        <w:pStyle w:val="B1"/>
        <w:ind w:left="1455"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w:t>
      </w:r>
      <w:r>
        <w:rPr>
          <w:rFonts w:eastAsia="Gulim"/>
        </w:rPr>
        <w:t xml:space="preserve">is not provided </w:t>
      </w:r>
      <w:r w:rsidRPr="00B06CC2">
        <w:rPr>
          <w:rFonts w:eastAsia="Gulim"/>
          <w:i/>
          <w:iCs/>
        </w:rPr>
        <w:t>dl-DataToUL-ACK</w:t>
      </w:r>
      <w:r>
        <w:rPr>
          <w:rFonts w:eastAsia="Gulim"/>
          <w:i/>
          <w:iCs/>
        </w:rPr>
        <w:t>-ForDCI Format4_1</w:t>
      </w:r>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w:t>
      </w:r>
      <w:r>
        <w:rPr>
          <w:lang w:eastAsia="zh-CN"/>
        </w:rPr>
        <w:t xml:space="preserve"> </w:t>
      </w:r>
      <w:r w:rsidRPr="00431F38">
        <w:rPr>
          <w:rFonts w:hint="eastAsia"/>
          <w:color w:val="FF0000"/>
          <w:lang w:eastAsia="zh-CN"/>
        </w:rPr>
        <w:t>uni</w:t>
      </w:r>
      <w:r w:rsidRPr="00431F38">
        <w:rPr>
          <w:color w:val="FF0000"/>
          <w:lang w:eastAsia="zh-CN"/>
        </w:rPr>
        <w:t xml:space="preserve">on of </w:t>
      </w:r>
      <w:r w:rsidRPr="00431F38">
        <w:rPr>
          <w:i/>
          <w:iCs/>
          <w:color w:val="FF0000"/>
        </w:rPr>
        <w:t>dl-DataToUL-ACK</w:t>
      </w:r>
      <w:r w:rsidRPr="00431F38">
        <w:rPr>
          <w:rFonts w:eastAsia="Gulim"/>
          <w:color w:val="FF0000"/>
        </w:rPr>
        <w:t xml:space="preserve"> </w:t>
      </w:r>
      <w:r w:rsidRPr="00431F38">
        <w:rPr>
          <w:rFonts w:hint="eastAsia"/>
          <w:color w:val="FF0000"/>
        </w:rPr>
        <w:t>and</w:t>
      </w:r>
      <w:r w:rsidRPr="00B06CC2">
        <w:rPr>
          <w:lang w:eastAsia="zh-CN"/>
        </w:rPr>
        <w:t xml:space="preserve"> slot timing values {1, 2, 3, 4, 5, 6, 7, 8}</w:t>
      </w:r>
      <w:r>
        <w:rPr>
          <w:rFonts w:eastAsia="Gulim"/>
        </w:rPr>
        <w:t xml:space="preserve"> </w:t>
      </w:r>
    </w:p>
    <w:p w14:paraId="15CF7FA6" w14:textId="77777777" w:rsidR="00E60B05" w:rsidRPr="00B06CC2" w:rsidRDefault="00E60B05" w:rsidP="00E60B05">
      <w:pPr>
        <w:pStyle w:val="B1"/>
        <w:ind w:left="1170"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is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the UE</w:t>
      </w:r>
    </w:p>
    <w:p w14:paraId="5460BA87" w14:textId="77777777" w:rsidR="00E60B05" w:rsidRPr="00B06CC2" w:rsidRDefault="00E60B05" w:rsidP="00E60B05">
      <w:pPr>
        <w:pStyle w:val="B1"/>
        <w:ind w:left="1455" w:hanging="319"/>
        <w:rPr>
          <w:lang w:val="en-US"/>
        </w:rPr>
      </w:pPr>
      <w:r w:rsidRPr="00B06CC2">
        <w:t>-</w:t>
      </w:r>
      <w:r w:rsidRPr="00B06CC2">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t>
            </m:r>
            <m:r>
              <w:rPr>
                <w:rFonts w:ascii="Cambria Math" w:hAnsi="Cambria Math"/>
                <w:lang w:eastAsia="zh-CN"/>
              </w:rPr>
              <m:t>\</m:t>
            </m:r>
            <m:r>
              <m:rPr>
                <m:sty m:val="p"/>
              </m:rPr>
              <w:rPr>
                <w:rFonts w:ascii="Cambria Math" w:hAnsi="Cambria Math"/>
              </w:rPr>
              <m:t>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r>
              <w:rPr>
                <w:rFonts w:ascii="Cambria Math" w:hAnsi="Cambria Math"/>
                <w:lang w:eastAsia="zh-CN"/>
              </w:rPr>
              <m:t>\</m:t>
            </m:r>
            <m:r>
              <m:rPr>
                <m:sty m:val="p"/>
              </m:rPr>
              <w:rPr>
                <w:rFonts w:ascii="Cambria Math" w:hAnsi="Cambria Math"/>
              </w:rPr>
              <m:t>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6862D9DC" w14:textId="51B38C63" w:rsidR="00DE6336" w:rsidRPr="00424099" w:rsidRDefault="00E60B05" w:rsidP="00424099">
      <w:pPr>
        <w:jc w:val="center"/>
        <w:rPr>
          <w:rFonts w:eastAsia="MS Mincho"/>
          <w:color w:val="0070C0"/>
        </w:rPr>
      </w:pPr>
      <w:r w:rsidRPr="00473269">
        <w:rPr>
          <w:rStyle w:val="aff6"/>
          <w:color w:val="0070C0"/>
        </w:rPr>
        <w:lastRenderedPageBreak/>
        <w:t>&lt;</w:t>
      </w:r>
      <w:r w:rsidRPr="00473269">
        <w:rPr>
          <w:color w:val="0070C0"/>
        </w:rPr>
        <w:t>Unchanged text is omitted&gt;</w:t>
      </w:r>
    </w:p>
    <w:p w14:paraId="0E69542B" w14:textId="77777777" w:rsidR="00290A0C" w:rsidRDefault="00290A0C" w:rsidP="00290A0C">
      <w:pPr>
        <w:jc w:val="both"/>
        <w:rPr>
          <w:b/>
          <w:bCs/>
          <w:lang w:eastAsia="zh-CN"/>
        </w:rPr>
      </w:pPr>
      <w:r>
        <w:rPr>
          <w:b/>
          <w:bCs/>
          <w:lang w:eastAsia="zh-CN"/>
        </w:rPr>
        <w:t>Proposal</w:t>
      </w:r>
      <w:r w:rsidRPr="00A73CBA">
        <w:rPr>
          <w:b/>
          <w:bCs/>
          <w:lang w:eastAsia="zh-CN"/>
        </w:rPr>
        <w:t xml:space="preserve"> 4. </w:t>
      </w:r>
      <w:r w:rsidRPr="00A73CBA">
        <w:rPr>
          <w:rFonts w:hint="eastAsia"/>
          <w:b/>
          <w:bCs/>
          <w:iCs/>
          <w:lang w:eastAsia="zh-CN"/>
        </w:rPr>
        <w:t xml:space="preserve">When </w:t>
      </w:r>
      <w:r w:rsidRPr="00A73CBA">
        <w:rPr>
          <w:b/>
          <w:bCs/>
          <w:iCs/>
          <w:lang w:eastAsia="zh-CN"/>
        </w:rPr>
        <w:t>multiple G-RNTIs/G-CS-RNTIs are configured</w:t>
      </w:r>
      <w:r w:rsidRPr="00A73CBA">
        <w:rPr>
          <w:rFonts w:hint="eastAsia"/>
          <w:b/>
          <w:bCs/>
          <w:iCs/>
          <w:lang w:eastAsia="zh-CN"/>
        </w:rPr>
        <w:t xml:space="preserve"> or </w:t>
      </w:r>
      <w:r>
        <w:rPr>
          <w:rFonts w:hint="eastAsia"/>
          <w:b/>
          <w:bCs/>
          <w:iCs/>
          <w:lang w:eastAsia="zh-CN"/>
        </w:rPr>
        <w:t xml:space="preserve">a </w:t>
      </w:r>
      <w:r w:rsidRPr="00A73CBA">
        <w:rPr>
          <w:b/>
          <w:bCs/>
          <w:iCs/>
          <w:lang w:eastAsia="zh-CN"/>
        </w:rPr>
        <w:t>PTP retransmission</w:t>
      </w:r>
      <w:r>
        <w:rPr>
          <w:rFonts w:hint="eastAsia"/>
          <w:b/>
          <w:bCs/>
          <w:iCs/>
          <w:lang w:eastAsia="zh-CN"/>
        </w:rPr>
        <w:t xml:space="preserve"> </w:t>
      </w:r>
      <w:r w:rsidRPr="00A73CBA">
        <w:rPr>
          <w:b/>
          <w:bCs/>
          <w:iCs/>
          <w:lang w:eastAsia="zh-CN"/>
        </w:rPr>
        <w:t>is scheduled by DCI format 1_0</w:t>
      </w:r>
      <w:r w:rsidRPr="00A73CBA">
        <w:rPr>
          <w:rFonts w:hint="eastAsia"/>
          <w:b/>
          <w:bCs/>
          <w:iCs/>
          <w:lang w:eastAsia="zh-CN"/>
        </w:rPr>
        <w:t>,</w:t>
      </w:r>
      <w:r w:rsidRPr="00A73CBA">
        <w:rPr>
          <w:b/>
          <w:bCs/>
          <w:iCs/>
          <w:lang w:eastAsia="zh-CN"/>
        </w:rPr>
        <w:t xml:space="preserve"> </w:t>
      </w:r>
      <w:r w:rsidRPr="00A73CBA">
        <w:rPr>
          <w:b/>
          <w:bCs/>
          <w:lang w:eastAsia="zh-CN"/>
        </w:rPr>
        <w:t>the fallback operation for Type-1 H</w:t>
      </w:r>
      <w:r w:rsidRPr="00F23B89">
        <w:rPr>
          <w:b/>
          <w:bCs/>
          <w:lang w:eastAsia="zh-CN"/>
        </w:rPr>
        <w:t xml:space="preserve">ARQ-ACK codebook </w:t>
      </w:r>
      <w:r>
        <w:rPr>
          <w:rFonts w:hint="eastAsia"/>
          <w:b/>
          <w:bCs/>
          <w:lang w:eastAsia="zh-CN"/>
        </w:rPr>
        <w:t xml:space="preserve">is the same as R16 </w:t>
      </w:r>
      <w:r w:rsidRPr="00F23B89">
        <w:rPr>
          <w:b/>
          <w:bCs/>
          <w:lang w:eastAsia="zh-CN"/>
        </w:rPr>
        <w:t>fallback operation</w:t>
      </w:r>
      <w:r>
        <w:rPr>
          <w:rFonts w:hint="eastAsia"/>
          <w:b/>
          <w:bCs/>
          <w:lang w:eastAsia="zh-CN"/>
        </w:rPr>
        <w:t>.</w:t>
      </w:r>
    </w:p>
    <w:p w14:paraId="79CEA57F" w14:textId="77777777" w:rsidR="00290A0C" w:rsidRDefault="00290A0C" w:rsidP="00290A0C">
      <w:pPr>
        <w:spacing w:before="0"/>
        <w:rPr>
          <w:b/>
          <w:bCs/>
          <w:lang w:eastAsia="zh-CN"/>
        </w:rPr>
      </w:pPr>
      <w:r w:rsidRPr="00356C7D">
        <w:rPr>
          <w:b/>
          <w:bCs/>
          <w:lang w:eastAsia="zh-CN"/>
        </w:rPr>
        <w:t>TP sug</w:t>
      </w:r>
      <w:r>
        <w:rPr>
          <w:b/>
          <w:bCs/>
          <w:lang w:eastAsia="zh-CN"/>
        </w:rPr>
        <w:t xml:space="preserve">gestion for TS 38.213 section </w:t>
      </w:r>
      <w:r>
        <w:rPr>
          <w:rFonts w:hint="eastAsia"/>
          <w:b/>
          <w:bCs/>
          <w:lang w:eastAsia="zh-CN"/>
        </w:rPr>
        <w:t>9.1.2</w:t>
      </w:r>
      <w:r w:rsidRPr="00356C7D">
        <w:rPr>
          <w:b/>
          <w:bCs/>
          <w:lang w:eastAsia="zh-CN"/>
        </w:rPr>
        <w:t xml:space="preserve"> is as the following:</w:t>
      </w:r>
    </w:p>
    <w:p w14:paraId="07AFFBF7" w14:textId="77777777" w:rsidR="00290A0C" w:rsidRPr="00356C7D" w:rsidRDefault="00290A0C" w:rsidP="00290A0C">
      <w:pPr>
        <w:jc w:val="center"/>
        <w:rPr>
          <w:rFonts w:eastAsiaTheme="minorEastAsia"/>
          <w:color w:val="0070C0"/>
          <w:lang w:eastAsia="zh-CN"/>
        </w:rPr>
      </w:pPr>
      <w:r w:rsidRPr="00940B82">
        <w:rPr>
          <w:rFonts w:eastAsia="MS Mincho"/>
          <w:color w:val="0070C0"/>
        </w:rPr>
        <w:t>&lt;Unchanged text is omitted&gt;</w:t>
      </w:r>
    </w:p>
    <w:p w14:paraId="0561EBE8" w14:textId="77777777" w:rsidR="00290A0C" w:rsidRPr="00A73CBA" w:rsidRDefault="00290A0C" w:rsidP="00290A0C">
      <w:pPr>
        <w:spacing w:before="0"/>
        <w:rPr>
          <w:rFonts w:eastAsia="等线"/>
          <w:lang w:eastAsia="zh-CN"/>
        </w:rPr>
      </w:pPr>
      <w:r w:rsidRPr="00A73CBA">
        <w:rPr>
          <w:rFonts w:eastAsia="等线"/>
          <w:lang w:val="en-US" w:eastAsia="zh-CN"/>
        </w:rPr>
        <w:t xml:space="preserve">If a UE reports HARQ-ACK information in a PUCCH </w:t>
      </w:r>
      <w:r w:rsidRPr="00A73CBA">
        <w:rPr>
          <w:rFonts w:eastAsia="等线"/>
          <w:lang w:eastAsia="zh-CN"/>
        </w:rPr>
        <w:t xml:space="preserve">only for </w:t>
      </w:r>
    </w:p>
    <w:p w14:paraId="18A3C71A" w14:textId="77777777" w:rsidR="00290A0C" w:rsidRPr="00A73CBA" w:rsidRDefault="00290A0C" w:rsidP="00290A0C">
      <w:pPr>
        <w:spacing w:before="0"/>
        <w:ind w:left="568" w:hanging="284"/>
        <w:rPr>
          <w:rFonts w:eastAsia="等线"/>
          <w:lang w:eastAsia="zh-CN"/>
        </w:rPr>
      </w:pPr>
      <w:r w:rsidRPr="00A73CBA">
        <w:rPr>
          <w:rFonts w:eastAsia="等线"/>
          <w:lang w:eastAsia="zh-CN"/>
        </w:rPr>
        <w:t>-</w:t>
      </w:r>
      <w:r w:rsidRPr="00A73CBA">
        <w:rPr>
          <w:rFonts w:eastAsia="等线"/>
          <w:lang w:eastAsia="zh-CN"/>
        </w:rPr>
        <w:tab/>
      </w:r>
      <w:r w:rsidRPr="00A73CBA">
        <w:rPr>
          <w:rFonts w:eastAsia="等线" w:hint="eastAsia"/>
          <w:lang w:eastAsia="zh-CN"/>
        </w:rPr>
        <w:t>a SPS PDSCH release</w:t>
      </w:r>
      <w:r w:rsidRPr="00A73CBA">
        <w:rPr>
          <w:rFonts w:eastAsia="等线"/>
          <w:lang w:eastAsia="zh-CN"/>
        </w:rPr>
        <w:t xml:space="preserve"> indicated </w:t>
      </w:r>
      <w:r w:rsidRPr="00A73CBA">
        <w:rPr>
          <w:rFonts w:eastAsia="等线" w:hint="eastAsia"/>
          <w:lang w:eastAsia="zh-CN"/>
        </w:rPr>
        <w:t xml:space="preserve">by DCI format 1_0 </w:t>
      </w:r>
      <w:r w:rsidRPr="00FB132C">
        <w:rPr>
          <w:rFonts w:eastAsia="等线"/>
          <w:color w:val="FF0000"/>
          <w:lang w:eastAsia="zh-CN"/>
        </w:rPr>
        <w:t>or by DCI format 4_1</w:t>
      </w:r>
      <w:r>
        <w:rPr>
          <w:rFonts w:eastAsia="等线" w:hint="eastAsia"/>
          <w:lang w:eastAsia="zh-CN"/>
        </w:rPr>
        <w:t xml:space="preserve"> </w:t>
      </w:r>
      <w:r w:rsidRPr="00A73CBA">
        <w:rPr>
          <w:rFonts w:eastAsia="等线" w:hint="eastAsia"/>
          <w:lang w:eastAsia="zh-CN"/>
        </w:rPr>
        <w:t xml:space="preserve">with </w:t>
      </w:r>
      <w:r w:rsidRPr="00A73CBA">
        <w:rPr>
          <w:rFonts w:eastAsia="等线" w:hint="eastAsia"/>
          <w:lang w:val="en-US" w:eastAsia="zh-CN"/>
        </w:rPr>
        <w:t xml:space="preserve">counter </w:t>
      </w:r>
      <w:r w:rsidRPr="00A73CBA">
        <w:rPr>
          <w:rFonts w:eastAsia="等线" w:hint="eastAsia"/>
          <w:lang w:eastAsia="zh-CN"/>
        </w:rPr>
        <w:t>DAI</w:t>
      </w:r>
      <w:r w:rsidRPr="00A73CBA">
        <w:rPr>
          <w:rFonts w:eastAsia="等线"/>
          <w:lang w:val="en-US" w:eastAsia="en-US"/>
        </w:rPr>
        <w:t xml:space="preserve"> field </w:t>
      </w:r>
      <w:r w:rsidRPr="00A73CBA">
        <w:rPr>
          <w:rFonts w:eastAsia="等线" w:hint="eastAsia"/>
          <w:lang w:val="en-US" w:eastAsia="zh-CN"/>
        </w:rPr>
        <w:t>value of 1</w:t>
      </w:r>
      <w:r w:rsidRPr="00A73CBA">
        <w:rPr>
          <w:rFonts w:eastAsia="等线"/>
          <w:lang w:val="en-US" w:eastAsia="zh-CN"/>
        </w:rPr>
        <w:t>,</w:t>
      </w:r>
      <w:r w:rsidRPr="00A73CBA">
        <w:rPr>
          <w:rFonts w:eastAsia="等线"/>
          <w:lang w:eastAsia="zh-CN"/>
        </w:rPr>
        <w:t xml:space="preserve"> or</w:t>
      </w:r>
    </w:p>
    <w:p w14:paraId="5E19DD2D" w14:textId="77777777" w:rsidR="00290A0C" w:rsidRPr="00A73CBA" w:rsidRDefault="00290A0C" w:rsidP="00290A0C">
      <w:pPr>
        <w:spacing w:before="0"/>
        <w:ind w:left="568" w:hanging="284"/>
        <w:rPr>
          <w:rFonts w:eastAsia="等线"/>
          <w:lang w:val="en-US" w:eastAsia="zh-CN"/>
        </w:rPr>
      </w:pPr>
      <w:r w:rsidRPr="00A73CBA">
        <w:rPr>
          <w:rFonts w:eastAsia="等线"/>
          <w:lang w:val="en-US" w:eastAsia="zh-CN"/>
        </w:rPr>
        <w:t>-</w:t>
      </w:r>
      <w:r w:rsidRPr="00A73CBA">
        <w:rPr>
          <w:rFonts w:eastAsia="等线"/>
          <w:lang w:val="en-US" w:eastAsia="zh-CN"/>
        </w:rPr>
        <w:tab/>
        <w:t xml:space="preserve">a PDSCH reception </w:t>
      </w:r>
      <w:r w:rsidRPr="00A73CBA">
        <w:rPr>
          <w:rFonts w:eastAsia="等线"/>
          <w:lang w:eastAsia="zh-CN"/>
        </w:rPr>
        <w:t xml:space="preserve">scheduled </w:t>
      </w:r>
      <w:r w:rsidRPr="00A73CBA">
        <w:rPr>
          <w:rFonts w:eastAsia="等线" w:hint="eastAsia"/>
          <w:lang w:eastAsia="zh-CN"/>
        </w:rPr>
        <w:t xml:space="preserve">by DCI format 1_0 </w:t>
      </w:r>
      <w:r w:rsidRPr="00FB132C">
        <w:rPr>
          <w:rFonts w:eastAsia="等线"/>
          <w:color w:val="FF0000"/>
          <w:lang w:eastAsia="zh-CN"/>
        </w:rPr>
        <w:t>or by DCI format 4_1</w:t>
      </w:r>
      <w:r>
        <w:rPr>
          <w:rFonts w:eastAsia="等线" w:hint="eastAsia"/>
          <w:lang w:eastAsia="zh-CN"/>
        </w:rPr>
        <w:t xml:space="preserve"> </w:t>
      </w:r>
      <w:r w:rsidRPr="00A73CBA">
        <w:rPr>
          <w:rFonts w:eastAsia="等线" w:hint="eastAsia"/>
          <w:lang w:eastAsia="zh-CN"/>
        </w:rPr>
        <w:t xml:space="preserve">with </w:t>
      </w:r>
      <w:r w:rsidRPr="00A73CBA">
        <w:rPr>
          <w:rFonts w:eastAsia="等线" w:hint="eastAsia"/>
          <w:lang w:val="en-US" w:eastAsia="zh-CN"/>
        </w:rPr>
        <w:t xml:space="preserve">counter </w:t>
      </w:r>
      <w:r w:rsidRPr="00A73CBA">
        <w:rPr>
          <w:rFonts w:eastAsia="等线" w:hint="eastAsia"/>
          <w:lang w:eastAsia="zh-CN"/>
        </w:rPr>
        <w:t>DAI</w:t>
      </w:r>
      <w:r w:rsidRPr="00A73CBA">
        <w:rPr>
          <w:rFonts w:eastAsia="等线"/>
          <w:lang w:val="en-US" w:eastAsia="en-US"/>
        </w:rPr>
        <w:t xml:space="preserve"> field </w:t>
      </w:r>
      <w:r w:rsidRPr="00A73CBA">
        <w:rPr>
          <w:rFonts w:eastAsia="等线" w:hint="eastAsia"/>
          <w:lang w:val="en-US" w:eastAsia="zh-CN"/>
        </w:rPr>
        <w:t>value of 1</w:t>
      </w:r>
      <w:r w:rsidRPr="00A73CBA">
        <w:rPr>
          <w:rFonts w:eastAsia="等线"/>
          <w:lang w:val="en-US" w:eastAsia="zh-CN"/>
        </w:rPr>
        <w:t xml:space="preserve"> on the PCell, or </w:t>
      </w:r>
    </w:p>
    <w:p w14:paraId="2146F20C" w14:textId="77777777" w:rsidR="00290A0C" w:rsidRPr="00A73CBA" w:rsidRDefault="00290A0C" w:rsidP="00290A0C">
      <w:pPr>
        <w:spacing w:before="0"/>
        <w:ind w:left="568" w:hanging="284"/>
        <w:rPr>
          <w:rFonts w:eastAsia="等线"/>
          <w:lang w:val="en-US" w:eastAsia="zh-CN"/>
        </w:rPr>
      </w:pPr>
      <w:r w:rsidRPr="00A73CBA">
        <w:rPr>
          <w:rFonts w:eastAsia="等线"/>
          <w:lang w:val="en-US" w:eastAsia="zh-CN"/>
        </w:rPr>
        <w:t>-</w:t>
      </w:r>
      <w:r w:rsidRPr="00A73CBA">
        <w:rPr>
          <w:rFonts w:eastAsia="等线"/>
          <w:lang w:val="en-US" w:eastAsia="zh-CN"/>
        </w:rPr>
        <w:tab/>
        <w:t>SPS PDSCH receptions associated with a CS-RNTI</w:t>
      </w:r>
      <w:r w:rsidRPr="00FB132C">
        <w:rPr>
          <w:rFonts w:eastAsia="等线"/>
          <w:color w:val="FF0000"/>
          <w:lang w:val="en-US" w:eastAsia="zh-CN"/>
        </w:rPr>
        <w:t xml:space="preserve"> or with G-CS-RNTIs</w:t>
      </w:r>
    </w:p>
    <w:p w14:paraId="39C08303" w14:textId="77777777" w:rsidR="00290A0C" w:rsidRPr="00A73CBA" w:rsidRDefault="00290A0C" w:rsidP="00290A0C">
      <w:pPr>
        <w:spacing w:before="0"/>
        <w:rPr>
          <w:rFonts w:eastAsia="等线"/>
        </w:rPr>
      </w:pPr>
      <w:r w:rsidRPr="00A73CBA">
        <w:rPr>
          <w:rFonts w:eastAsia="等线"/>
          <w:lang w:val="en-US" w:eastAsia="zh-CN"/>
        </w:rPr>
        <w:t xml:space="preserve">within the </w:t>
      </w:r>
      <m:oMath>
        <m:sSub>
          <m:sSubPr>
            <m:ctrlPr>
              <w:rPr>
                <w:rFonts w:ascii="Cambria Math" w:eastAsia="等线" w:hAnsi="Cambria Math"/>
                <w:i/>
                <w:lang w:eastAsia="en-US"/>
              </w:rPr>
            </m:ctrlPr>
          </m:sSubPr>
          <m:e>
            <m:r>
              <w:rPr>
                <w:rFonts w:ascii="Cambria Math" w:eastAsia="等线" w:hAnsi="Cambria Math"/>
                <w:lang w:eastAsia="en-US"/>
              </w:rPr>
              <m:t>M</m:t>
            </m:r>
          </m:e>
          <m:sub>
            <m:r>
              <m:rPr>
                <m:nor/>
              </m:rPr>
              <w:rPr>
                <w:rFonts w:ascii="Cambria Math" w:eastAsia="等线"/>
                <w:i/>
                <w:iCs/>
                <w:lang w:eastAsia="en-US"/>
              </w:rPr>
              <m:t>A,c</m:t>
            </m:r>
            <m:ctrlPr>
              <w:rPr>
                <w:rFonts w:ascii="Cambria Math" w:eastAsia="等线" w:hAnsi="Cambria Math"/>
                <w:lang w:eastAsia="en-US"/>
              </w:rPr>
            </m:ctrlPr>
          </m:sub>
        </m:sSub>
      </m:oMath>
      <w:r w:rsidRPr="00A73CBA">
        <w:rPr>
          <w:rFonts w:eastAsia="等线"/>
          <w:lang w:eastAsia="en-US"/>
        </w:rPr>
        <w:t xml:space="preserve"> occasions for candidate PDSCH receptions as determined in clause 9.1.2.1</w:t>
      </w:r>
      <w:r w:rsidRPr="00A73CBA">
        <w:rPr>
          <w:rFonts w:eastAsia="等线"/>
          <w:lang w:val="en-US" w:eastAsia="zh-CN"/>
        </w:rPr>
        <w:t>,</w:t>
      </w:r>
      <w:r w:rsidRPr="00A73CBA">
        <w:rPr>
          <w:rFonts w:eastAsia="等线"/>
          <w:lang w:eastAsia="en-US"/>
        </w:rPr>
        <w:t xml:space="preserve"> </w:t>
      </w:r>
      <w:r w:rsidRPr="00A73CBA">
        <w:rPr>
          <w:rFonts w:eastAsia="等线"/>
        </w:rPr>
        <w:t>the UE determines a HARQ-ACK codebook only for the SPS PDSCH release, or only for the PDSCH reception, or only for SPS PDSCH receptions</w:t>
      </w:r>
      <w:r w:rsidRPr="00A73CBA">
        <w:rPr>
          <w:rFonts w:eastAsia="等线"/>
          <w:lang w:val="en-US"/>
        </w:rPr>
        <w:t xml:space="preserve"> according to corresponding </w:t>
      </w:r>
      <m:oMath>
        <m:sSub>
          <m:sSubPr>
            <m:ctrlPr>
              <w:rPr>
                <w:rFonts w:ascii="Cambria Math" w:eastAsia="等线" w:hAnsi="Cambria Math"/>
                <w:i/>
                <w:lang w:eastAsia="en-US"/>
              </w:rPr>
            </m:ctrlPr>
          </m:sSubPr>
          <m:e>
            <m:r>
              <w:rPr>
                <w:rFonts w:ascii="Cambria Math" w:eastAsia="等线" w:hAnsi="Cambria Math"/>
                <w:lang w:eastAsia="en-US"/>
              </w:rPr>
              <m:t>M</m:t>
            </m:r>
          </m:e>
          <m:sub>
            <m:r>
              <m:rPr>
                <m:nor/>
              </m:rPr>
              <w:rPr>
                <w:rFonts w:ascii="Cambria Math" w:eastAsia="等线"/>
                <w:i/>
                <w:iCs/>
                <w:lang w:eastAsia="en-US"/>
              </w:rPr>
              <m:t>A,c</m:t>
            </m:r>
            <m:ctrlPr>
              <w:rPr>
                <w:rFonts w:ascii="Cambria Math" w:eastAsia="等线" w:hAnsi="Cambria Math"/>
                <w:lang w:eastAsia="en-US"/>
              </w:rPr>
            </m:ctrlPr>
          </m:sub>
        </m:sSub>
      </m:oMath>
      <w:r w:rsidRPr="00A73CBA">
        <w:rPr>
          <w:rFonts w:eastAsia="等线" w:cs="Arial"/>
          <w:lang w:eastAsia="zh-CN"/>
        </w:rPr>
        <w:t xml:space="preserve"> occasions</w:t>
      </w:r>
      <w:r w:rsidRPr="00A73CBA">
        <w:rPr>
          <w:rFonts w:eastAsia="等线" w:cs="Arial"/>
          <w:lang w:val="en-US" w:eastAsia="zh-CN"/>
        </w:rPr>
        <w:t xml:space="preserve"> on respective serving cells</w:t>
      </w:r>
      <w:r w:rsidRPr="00A73CBA">
        <w:rPr>
          <w:rFonts w:eastAsia="等线"/>
          <w:lang w:eastAsia="zh-CN"/>
        </w:rPr>
        <w:t xml:space="preserve">, where the value of counter DAI in DCI format 1_0 </w:t>
      </w:r>
      <w:r w:rsidRPr="00FB132C">
        <w:rPr>
          <w:rFonts w:eastAsia="等线"/>
          <w:color w:val="FF0000"/>
          <w:lang w:eastAsia="zh-CN"/>
        </w:rPr>
        <w:t>or in DCI format 4_1</w:t>
      </w:r>
      <w:r>
        <w:rPr>
          <w:rFonts w:eastAsia="等线" w:hint="eastAsia"/>
          <w:lang w:eastAsia="zh-CN"/>
        </w:rPr>
        <w:t xml:space="preserve"> </w:t>
      </w:r>
      <w:r w:rsidRPr="00A73CBA">
        <w:rPr>
          <w:rFonts w:eastAsia="等线"/>
          <w:lang w:eastAsia="zh-CN"/>
        </w:rPr>
        <w:t>is according to Table 9.1.3-1 and HARQ-ACK information bits in response to more than one SPS PDSCH receptions that the UE is configured to receive are ordered according to the following pseudo-code</w:t>
      </w:r>
      <w:r w:rsidRPr="00A73CBA">
        <w:rPr>
          <w:rFonts w:eastAsia="等线"/>
        </w:rPr>
        <w:t>; otherwise, the procedures in clause 9.1.2.1 and clause 9.1.2.2 for a HARQ-ACK codebook determination apply.</w:t>
      </w:r>
    </w:p>
    <w:p w14:paraId="1D50D8CC" w14:textId="118FB8DC" w:rsidR="00BE73BF" w:rsidRPr="00424099" w:rsidRDefault="00290A0C" w:rsidP="00424099">
      <w:pPr>
        <w:jc w:val="center"/>
        <w:rPr>
          <w:rFonts w:eastAsia="MS Mincho"/>
          <w:color w:val="0070C0"/>
        </w:rPr>
      </w:pPr>
      <w:r w:rsidRPr="00940B82">
        <w:rPr>
          <w:rFonts w:eastAsia="MS Mincho"/>
          <w:color w:val="0070C0"/>
        </w:rPr>
        <w:t>&lt;Unchanged text is omitted&gt;</w:t>
      </w:r>
    </w:p>
    <w:p w14:paraId="01175AB0" w14:textId="28CE689B" w:rsidR="0009297E" w:rsidRPr="003D34F4" w:rsidRDefault="00F95A56" w:rsidP="00F95A56">
      <w:pPr>
        <w:jc w:val="both"/>
        <w:rPr>
          <w:b/>
          <w:bCs/>
          <w:lang w:eastAsia="x-none"/>
        </w:rPr>
      </w:pPr>
      <w:r w:rsidRPr="003D34F4">
        <w:rPr>
          <w:rFonts w:hint="eastAsia"/>
          <w:b/>
          <w:bCs/>
          <w:lang w:eastAsia="zh-CN"/>
        </w:rPr>
        <w:t>P</w:t>
      </w:r>
      <w:r w:rsidRPr="003D34F4">
        <w:rPr>
          <w:b/>
          <w:bCs/>
          <w:lang w:eastAsia="zh-CN"/>
        </w:rPr>
        <w:t xml:space="preserve">roposal </w:t>
      </w:r>
      <w:r>
        <w:rPr>
          <w:b/>
          <w:bCs/>
          <w:lang w:eastAsia="zh-CN"/>
        </w:rPr>
        <w:t>5</w:t>
      </w:r>
      <w:r w:rsidRPr="003D34F4">
        <w:rPr>
          <w:b/>
          <w:bCs/>
          <w:lang w:eastAsia="zh-CN"/>
        </w:rPr>
        <w:t xml:space="preserve">. </w:t>
      </w:r>
      <w:r w:rsidRPr="003D34F4">
        <w:rPr>
          <w:b/>
          <w:bCs/>
          <w:lang w:eastAsia="x-none"/>
        </w:rPr>
        <w:t xml:space="preserve">When </w:t>
      </w:r>
      <w:r w:rsidRPr="003D34F4">
        <w:rPr>
          <w:b/>
          <w:bCs/>
          <w:lang w:val="en-US" w:eastAsia="x-none"/>
        </w:rPr>
        <w:t xml:space="preserve">PUCCH carrying multicast HARQ-ACK only overlaps with PUSCH with the same priority, UL-DAI indicating the number of HARQ-ACK bits for multicast </w:t>
      </w:r>
      <w:r w:rsidRPr="003D34F4">
        <w:rPr>
          <w:b/>
          <w:bCs/>
          <w:lang w:eastAsia="x-none"/>
        </w:rPr>
        <w:t xml:space="preserve">is applied to all configured G-RNTIs. </w:t>
      </w:r>
    </w:p>
    <w:p w14:paraId="34666307" w14:textId="77777777" w:rsidR="00970B86" w:rsidRPr="00946FC0" w:rsidRDefault="00970B86" w:rsidP="00970B86">
      <w:pPr>
        <w:jc w:val="both"/>
        <w:rPr>
          <w:b/>
          <w:bCs/>
          <w:iCs/>
          <w:lang w:eastAsia="zh-CN"/>
        </w:rPr>
      </w:pPr>
      <w:r w:rsidRPr="00946FC0">
        <w:rPr>
          <w:b/>
          <w:bCs/>
          <w:iCs/>
          <w:lang w:eastAsia="zh-CN"/>
        </w:rPr>
        <w:t xml:space="preserve">Proposal </w:t>
      </w:r>
      <w:r>
        <w:rPr>
          <w:b/>
          <w:bCs/>
          <w:iCs/>
          <w:lang w:eastAsia="zh-CN"/>
        </w:rPr>
        <w:t>6</w:t>
      </w:r>
      <w:r w:rsidRPr="00946FC0">
        <w:rPr>
          <w:b/>
          <w:bCs/>
          <w:iCs/>
          <w:lang w:eastAsia="zh-CN"/>
        </w:rPr>
        <w:t>. For multiplexing unicast and multicast HARQ-ACK onto the same PUSCH with the same priority:</w:t>
      </w:r>
    </w:p>
    <w:p w14:paraId="56F1C6AD" w14:textId="77777777" w:rsidR="00970B86" w:rsidRPr="00946FC0" w:rsidRDefault="00970B86" w:rsidP="00970B86">
      <w:pPr>
        <w:pStyle w:val="aff"/>
        <w:numPr>
          <w:ilvl w:val="0"/>
          <w:numId w:val="31"/>
        </w:numPr>
        <w:ind w:leftChars="0"/>
        <w:jc w:val="both"/>
        <w:rPr>
          <w:b/>
          <w:bCs/>
          <w:iCs/>
          <w:lang w:eastAsia="zh-CN"/>
        </w:rPr>
      </w:pPr>
      <w:r w:rsidRPr="00946FC0">
        <w:rPr>
          <w:b/>
          <w:bCs/>
          <w:iCs/>
          <w:lang w:eastAsia="zh-CN"/>
        </w:rPr>
        <w:t>If the unicast and multicast HARQ-ACK codebooks are both Type-1:</w:t>
      </w:r>
    </w:p>
    <w:p w14:paraId="145FD176" w14:textId="77777777" w:rsidR="00970B86" w:rsidRPr="00946FC0" w:rsidRDefault="00970B86" w:rsidP="00970B86">
      <w:pPr>
        <w:pStyle w:val="aff"/>
        <w:numPr>
          <w:ilvl w:val="1"/>
          <w:numId w:val="31"/>
        </w:numPr>
        <w:ind w:leftChars="0"/>
        <w:jc w:val="both"/>
        <w:rPr>
          <w:b/>
          <w:bCs/>
          <w:iCs/>
          <w:lang w:eastAsia="zh-CN"/>
        </w:rPr>
      </w:pPr>
      <w:r w:rsidRPr="00946FC0">
        <w:rPr>
          <w:b/>
          <w:bCs/>
          <w:iCs/>
          <w:lang w:eastAsia="zh-CN"/>
        </w:rPr>
        <w:t>Option1-2: two bits UL DAI separately indicate whether multiplexing unicast and/or multicast HARQ-ACK codebooks onto the same PUSCH</w:t>
      </w:r>
    </w:p>
    <w:p w14:paraId="3AF363F3" w14:textId="77777777" w:rsidR="00970B86" w:rsidRPr="00946FC0" w:rsidRDefault="00970B86" w:rsidP="00970B86">
      <w:pPr>
        <w:pStyle w:val="aff"/>
        <w:numPr>
          <w:ilvl w:val="0"/>
          <w:numId w:val="31"/>
        </w:numPr>
        <w:ind w:leftChars="0"/>
        <w:jc w:val="both"/>
        <w:rPr>
          <w:b/>
          <w:bCs/>
          <w:iCs/>
          <w:lang w:eastAsia="zh-CN"/>
        </w:rPr>
      </w:pPr>
      <w:r w:rsidRPr="00946FC0">
        <w:rPr>
          <w:b/>
          <w:bCs/>
          <w:iCs/>
          <w:lang w:eastAsia="zh-CN"/>
        </w:rPr>
        <w:t>If the unicast and multicast HARQ-ACK codebooks are both Type-2:</w:t>
      </w:r>
    </w:p>
    <w:p w14:paraId="264E3114" w14:textId="77777777" w:rsidR="00970B86" w:rsidRPr="00946FC0" w:rsidRDefault="00970B86" w:rsidP="00970B86">
      <w:pPr>
        <w:pStyle w:val="aff"/>
        <w:numPr>
          <w:ilvl w:val="1"/>
          <w:numId w:val="31"/>
        </w:numPr>
        <w:ind w:leftChars="0"/>
        <w:jc w:val="both"/>
        <w:rPr>
          <w:b/>
          <w:bCs/>
          <w:iCs/>
          <w:lang w:eastAsia="zh-CN"/>
        </w:rPr>
      </w:pPr>
      <w:r w:rsidRPr="00946FC0">
        <w:rPr>
          <w:b/>
          <w:bCs/>
          <w:iCs/>
          <w:lang w:eastAsia="zh-CN"/>
        </w:rPr>
        <w:t>Option2-2: 2-bit UL DAI(s) are included in DCI for multicast, in addition to the 2-bit UL DAI for unicast.</w:t>
      </w:r>
    </w:p>
    <w:p w14:paraId="20BD90E7" w14:textId="77777777" w:rsidR="00970B86" w:rsidRPr="00946FC0" w:rsidRDefault="00970B86" w:rsidP="00970B86">
      <w:pPr>
        <w:pStyle w:val="aff"/>
        <w:numPr>
          <w:ilvl w:val="0"/>
          <w:numId w:val="31"/>
        </w:numPr>
        <w:ind w:leftChars="0"/>
        <w:jc w:val="both"/>
        <w:rPr>
          <w:b/>
          <w:bCs/>
          <w:iCs/>
          <w:lang w:eastAsia="zh-CN"/>
        </w:rPr>
      </w:pPr>
      <w:r w:rsidRPr="00946FC0">
        <w:rPr>
          <w:b/>
          <w:bCs/>
          <w:iCs/>
          <w:lang w:eastAsia="zh-CN"/>
        </w:rPr>
        <w:t>If the unicast HARQ-ACK codebook is Type-1 and the multicast HARQ-ACK codebook is Type-2:</w:t>
      </w:r>
    </w:p>
    <w:p w14:paraId="236CB015" w14:textId="77777777" w:rsidR="00970B86" w:rsidRPr="00946FC0" w:rsidRDefault="00970B86" w:rsidP="00970B86">
      <w:pPr>
        <w:pStyle w:val="aff"/>
        <w:numPr>
          <w:ilvl w:val="1"/>
          <w:numId w:val="31"/>
        </w:numPr>
        <w:ind w:leftChars="0"/>
        <w:jc w:val="both"/>
        <w:rPr>
          <w:b/>
          <w:bCs/>
          <w:iCs/>
          <w:lang w:eastAsia="zh-CN"/>
        </w:rPr>
      </w:pPr>
      <w:r w:rsidRPr="00946FC0">
        <w:rPr>
          <w:b/>
          <w:bCs/>
          <w:iCs/>
          <w:lang w:eastAsia="zh-CN"/>
        </w:rPr>
        <w:t>1</w:t>
      </w:r>
      <w:r w:rsidRPr="00946FC0">
        <w:rPr>
          <w:rFonts w:hint="eastAsia"/>
          <w:b/>
          <w:bCs/>
          <w:iCs/>
          <w:lang w:eastAsia="zh-CN"/>
        </w:rPr>
        <w:t>-</w:t>
      </w:r>
      <w:r w:rsidRPr="00946FC0">
        <w:rPr>
          <w:b/>
          <w:bCs/>
          <w:iCs/>
          <w:lang w:eastAsia="zh-CN"/>
        </w:rPr>
        <w:t xml:space="preserve">bit UL DAI indicates whether multiplexing unicast HARQ-ACK codebook onto the PUSCH and 2-bit UL DAI </w:t>
      </w:r>
      <w:r>
        <w:rPr>
          <w:b/>
          <w:bCs/>
          <w:iCs/>
          <w:lang w:eastAsia="zh-CN"/>
        </w:rPr>
        <w:t xml:space="preserve">is </w:t>
      </w:r>
      <w:r w:rsidRPr="00946FC0">
        <w:rPr>
          <w:b/>
          <w:bCs/>
          <w:iCs/>
          <w:lang w:eastAsia="zh-CN"/>
        </w:rPr>
        <w:t>for multicast.</w:t>
      </w:r>
    </w:p>
    <w:p w14:paraId="1BABD805" w14:textId="77777777" w:rsidR="00970B86" w:rsidRPr="00946FC0" w:rsidRDefault="00970B86" w:rsidP="00970B86">
      <w:pPr>
        <w:pStyle w:val="aff"/>
        <w:numPr>
          <w:ilvl w:val="0"/>
          <w:numId w:val="31"/>
        </w:numPr>
        <w:ind w:leftChars="0"/>
        <w:jc w:val="both"/>
        <w:rPr>
          <w:b/>
          <w:bCs/>
          <w:iCs/>
          <w:lang w:eastAsia="zh-CN"/>
        </w:rPr>
      </w:pPr>
      <w:r w:rsidRPr="00946FC0">
        <w:rPr>
          <w:b/>
          <w:bCs/>
          <w:iCs/>
          <w:lang w:eastAsia="zh-CN"/>
        </w:rPr>
        <w:t>If the unicast HARQ-ACK codebook is Type-2 and the multicast HARQ-ACK codebook is Type-1:</w:t>
      </w:r>
    </w:p>
    <w:p w14:paraId="7642E6AE" w14:textId="0F7223A7" w:rsidR="0009297E" w:rsidRPr="00424099" w:rsidRDefault="00970B86" w:rsidP="00EB6974">
      <w:pPr>
        <w:pStyle w:val="aff"/>
        <w:numPr>
          <w:ilvl w:val="1"/>
          <w:numId w:val="31"/>
        </w:numPr>
        <w:ind w:leftChars="0"/>
        <w:jc w:val="both"/>
        <w:rPr>
          <w:b/>
          <w:bCs/>
          <w:iCs/>
          <w:lang w:eastAsia="zh-CN"/>
        </w:rPr>
      </w:pPr>
      <w:r w:rsidRPr="00946FC0">
        <w:rPr>
          <w:b/>
          <w:bCs/>
          <w:iCs/>
          <w:lang w:eastAsia="zh-CN"/>
        </w:rPr>
        <w:t xml:space="preserve">2-bit UL DAI </w:t>
      </w:r>
      <w:r>
        <w:rPr>
          <w:b/>
          <w:bCs/>
          <w:iCs/>
          <w:lang w:eastAsia="zh-CN"/>
        </w:rPr>
        <w:t xml:space="preserve">is </w:t>
      </w:r>
      <w:r w:rsidRPr="00946FC0">
        <w:rPr>
          <w:b/>
          <w:bCs/>
          <w:iCs/>
          <w:lang w:eastAsia="zh-CN"/>
        </w:rPr>
        <w:t>for unicast and 1</w:t>
      </w:r>
      <w:r w:rsidRPr="00946FC0">
        <w:rPr>
          <w:rFonts w:hint="eastAsia"/>
          <w:b/>
          <w:bCs/>
          <w:iCs/>
          <w:lang w:eastAsia="zh-CN"/>
        </w:rPr>
        <w:t>-</w:t>
      </w:r>
      <w:r w:rsidRPr="00946FC0">
        <w:rPr>
          <w:b/>
          <w:bCs/>
          <w:iCs/>
          <w:lang w:eastAsia="zh-CN"/>
        </w:rPr>
        <w:t>bit UL DAI indicates whether multiplexing multicast HARQ-ACK codebook onto the PUSCH.</w:t>
      </w:r>
    </w:p>
    <w:p w14:paraId="1AE83342" w14:textId="125616B5" w:rsidR="0075777C" w:rsidRDefault="0075777C" w:rsidP="0075777C">
      <w:pPr>
        <w:jc w:val="both"/>
        <w:rPr>
          <w:b/>
          <w:bCs/>
          <w:iCs/>
          <w:lang w:eastAsia="zh-CN"/>
        </w:rPr>
      </w:pPr>
      <w:r w:rsidRPr="00EB6974">
        <w:rPr>
          <w:b/>
          <w:bCs/>
          <w:iCs/>
          <w:lang w:eastAsia="zh-CN"/>
        </w:rPr>
        <w:t>Proposal 7. Total DAI is not needed in DCI format 4_2.</w:t>
      </w:r>
    </w:p>
    <w:p w14:paraId="63C16EF9" w14:textId="54C7EEB5" w:rsidR="00D10C7A" w:rsidRPr="00041B2A" w:rsidRDefault="00D10C7A" w:rsidP="00D10C7A">
      <w:pPr>
        <w:rPr>
          <w:b/>
          <w:bCs/>
          <w:lang w:eastAsia="zh-CN"/>
        </w:rPr>
      </w:pPr>
      <w:r>
        <w:rPr>
          <w:b/>
          <w:bCs/>
          <w:lang w:eastAsia="zh-CN"/>
        </w:rPr>
        <w:t xml:space="preserve">Proposal 8. The </w:t>
      </w:r>
      <w:r w:rsidRPr="00A32D01">
        <w:rPr>
          <w:rFonts w:hint="eastAsia"/>
          <w:b/>
          <w:bCs/>
          <w:lang w:eastAsia="zh-CN"/>
        </w:rPr>
        <w:t>T</w:t>
      </w:r>
      <w:r w:rsidRPr="00A32D01">
        <w:rPr>
          <w:b/>
          <w:bCs/>
          <w:lang w:eastAsia="zh-CN"/>
        </w:rPr>
        <w:t>P</w:t>
      </w:r>
      <w:r>
        <w:rPr>
          <w:b/>
          <w:bCs/>
          <w:lang w:eastAsia="zh-CN"/>
        </w:rPr>
        <w:t xml:space="preserve"> suggestion</w:t>
      </w:r>
      <w:r w:rsidRPr="00041B2A">
        <w:rPr>
          <w:rFonts w:hint="eastAsia"/>
          <w:b/>
          <w:bCs/>
          <w:lang w:eastAsia="zh-CN"/>
        </w:rPr>
        <w:t xml:space="preserve"> </w:t>
      </w:r>
      <w:r>
        <w:rPr>
          <w:b/>
          <w:bCs/>
          <w:lang w:eastAsia="zh-CN"/>
        </w:rPr>
        <w:t>f</w:t>
      </w:r>
      <w:r w:rsidRPr="00041B2A">
        <w:rPr>
          <w:rFonts w:hint="eastAsia"/>
          <w:b/>
          <w:bCs/>
          <w:lang w:eastAsia="zh-CN"/>
        </w:rPr>
        <w:t>or</w:t>
      </w:r>
      <w:r w:rsidRPr="00041B2A">
        <w:rPr>
          <w:b/>
          <w:bCs/>
          <w:lang w:eastAsia="zh-CN"/>
        </w:rPr>
        <w:t xml:space="preserve"> TS 38.21</w:t>
      </w:r>
      <w:r w:rsidR="00123E51">
        <w:rPr>
          <w:b/>
          <w:bCs/>
          <w:lang w:eastAsia="zh-CN"/>
        </w:rPr>
        <w:t>2</w:t>
      </w:r>
      <w:r w:rsidRPr="00041B2A">
        <w:rPr>
          <w:b/>
          <w:bCs/>
          <w:lang w:eastAsia="zh-CN"/>
        </w:rPr>
        <w:t xml:space="preserve"> section 7.3.1.5.3</w:t>
      </w:r>
      <w:r>
        <w:rPr>
          <w:b/>
          <w:bCs/>
          <w:lang w:eastAsia="zh-CN"/>
        </w:rPr>
        <w:t xml:space="preserve"> is as the following:</w:t>
      </w:r>
    </w:p>
    <w:p w14:paraId="0ECB31C2" w14:textId="77777777" w:rsidR="00D10C7A" w:rsidRPr="00835257" w:rsidRDefault="00D10C7A" w:rsidP="00D10C7A">
      <w:pPr>
        <w:rPr>
          <w:lang w:eastAsia="zh-CN"/>
        </w:rPr>
      </w:pPr>
      <w:r w:rsidRPr="00835257">
        <w:rPr>
          <w:rFonts w:hint="eastAsia"/>
          <w:lang w:eastAsia="zh-CN"/>
        </w:rPr>
        <w:t>7.3.1.</w:t>
      </w:r>
      <w:r w:rsidRPr="00835257">
        <w:rPr>
          <w:lang w:eastAsia="zh-CN"/>
        </w:rPr>
        <w:t>5</w:t>
      </w:r>
      <w:r w:rsidRPr="00835257">
        <w:rPr>
          <w:rFonts w:hint="eastAsia"/>
          <w:lang w:eastAsia="zh-CN"/>
        </w:rPr>
        <w:t>.</w:t>
      </w:r>
      <w:r w:rsidRPr="00835257">
        <w:rPr>
          <w:lang w:eastAsia="zh-CN"/>
        </w:rPr>
        <w:t>3</w:t>
      </w:r>
      <w:r w:rsidRPr="00835257">
        <w:rPr>
          <w:rFonts w:hint="eastAsia"/>
          <w:lang w:eastAsia="zh-CN"/>
        </w:rPr>
        <w:tab/>
        <w:t>Format 4_</w:t>
      </w:r>
      <w:r w:rsidRPr="00835257">
        <w:rPr>
          <w:lang w:eastAsia="zh-CN"/>
        </w:rPr>
        <w:t>2</w:t>
      </w:r>
    </w:p>
    <w:p w14:paraId="24409726" w14:textId="77777777" w:rsidR="00D10C7A" w:rsidRPr="00D2623D" w:rsidRDefault="00D10C7A" w:rsidP="00D10C7A">
      <w:pPr>
        <w:jc w:val="center"/>
        <w:rPr>
          <w:rFonts w:eastAsia="MS Mincho"/>
        </w:rPr>
      </w:pPr>
      <w:r w:rsidRPr="00473269">
        <w:rPr>
          <w:rStyle w:val="aff6"/>
          <w:color w:val="0070C0"/>
        </w:rPr>
        <w:t>&lt;</w:t>
      </w:r>
      <w:r w:rsidRPr="00473269">
        <w:rPr>
          <w:color w:val="0070C0"/>
        </w:rPr>
        <w:t>Unchanged text is omitted&gt;</w:t>
      </w:r>
    </w:p>
    <w:p w14:paraId="5CF36512" w14:textId="77777777" w:rsidR="00D10C7A" w:rsidRDefault="00D10C7A" w:rsidP="00D10C7A">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0793C55" w14:textId="77777777" w:rsidR="00D10C7A" w:rsidRPr="00255B71" w:rsidRDefault="00D10C7A" w:rsidP="00D10C7A">
      <w:pPr>
        <w:pStyle w:val="B2"/>
        <w:rPr>
          <w:lang w:eastAsia="zh-CN"/>
        </w:rPr>
      </w:pPr>
      <w:r w:rsidRPr="00255B71">
        <w:rPr>
          <w:lang w:eastAsia="zh-CN"/>
        </w:rPr>
        <w:t>-</w:t>
      </w:r>
      <w:r w:rsidRPr="00255B71">
        <w:rPr>
          <w:lang w:eastAsia="zh-CN"/>
        </w:rPr>
        <w:tab/>
        <w:t xml:space="preserve">4 bits if more than one serving cell are configured in the DL for multicast and the higher layer parameter </w:t>
      </w:r>
      <w:r w:rsidRPr="00255B71">
        <w:rPr>
          <w:i/>
          <w:lang w:eastAsia="zh-CN"/>
        </w:rPr>
        <w:t>pdsch-HARQ-ACK-Codebook-Multicast=dynamic</w:t>
      </w:r>
      <w:r w:rsidRPr="00255B71">
        <w:rPr>
          <w:lang w:eastAsia="zh-CN"/>
        </w:rPr>
        <w:t>, where the 2 MSB bits are the counter DAI and the 2 LSB bits are the total DAI;</w:t>
      </w:r>
    </w:p>
    <w:p w14:paraId="460C45B8" w14:textId="77777777" w:rsidR="00D10C7A" w:rsidRDefault="00D10C7A" w:rsidP="00D10C7A">
      <w:pPr>
        <w:pStyle w:val="B2"/>
        <w:rPr>
          <w:lang w:eastAsia="zh-CN"/>
        </w:rPr>
      </w:pPr>
      <w:r>
        <w:rPr>
          <w:lang w:eastAsia="zh-CN"/>
        </w:rPr>
        <w:t>-</w:t>
      </w:r>
      <w:r>
        <w:rPr>
          <w:lang w:eastAsia="zh-CN"/>
        </w:rPr>
        <w:tab/>
        <w:t xml:space="preserve">2 bits </w:t>
      </w:r>
      <w:r w:rsidRPr="00255B71">
        <w:rPr>
          <w:lang w:eastAsia="zh-CN"/>
        </w:rPr>
        <w:t>if only one serving cell</w:t>
      </w:r>
      <w:r>
        <w:rPr>
          <w:lang w:eastAsia="zh-CN"/>
        </w:rPr>
        <w:t xml:space="preserve"> is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bits are the counter DAI;</w:t>
      </w:r>
    </w:p>
    <w:p w14:paraId="5FDB9090" w14:textId="77777777" w:rsidR="00D10C7A" w:rsidRDefault="00D10C7A" w:rsidP="00D10C7A">
      <w:pPr>
        <w:pStyle w:val="B2"/>
        <w:rPr>
          <w:lang w:eastAsia="zh-CN"/>
        </w:rPr>
      </w:pPr>
      <w:r>
        <w:rPr>
          <w:lang w:eastAsia="zh-CN"/>
        </w:rPr>
        <w:lastRenderedPageBreak/>
        <w:t>-</w:t>
      </w:r>
      <w:r>
        <w:rPr>
          <w:lang w:eastAsia="zh-CN"/>
        </w:rPr>
        <w:tab/>
        <w:t xml:space="preserve">0 bits otherwise. </w:t>
      </w:r>
    </w:p>
    <w:p w14:paraId="0545DF20" w14:textId="77777777" w:rsidR="00D10C7A" w:rsidRDefault="00D10C7A" w:rsidP="00D10C7A">
      <w:pPr>
        <w:pStyle w:val="B1"/>
      </w:pPr>
      <w:r>
        <w:tab/>
        <w:t>If the UE is configured with a PUCCH-SCell, the number of serving cells is determined within a PUCCH group.</w:t>
      </w:r>
    </w:p>
    <w:p w14:paraId="648D76EF" w14:textId="77777777" w:rsidR="00D10C7A" w:rsidRPr="002E192F" w:rsidRDefault="00D10C7A" w:rsidP="00D10C7A">
      <w:pPr>
        <w:pStyle w:val="B1"/>
        <w:ind w:firstLine="0"/>
        <w:rPr>
          <w:strike/>
          <w:color w:val="FF0000"/>
          <w:lang w:eastAsia="zh-CN"/>
        </w:rPr>
      </w:pPr>
      <w:r w:rsidRPr="002E192F">
        <w:rPr>
          <w:strike/>
          <w:color w:val="FF0000"/>
        </w:rPr>
        <w:t xml:space="preserve">If the UE is configured with a PUCCH-SCell, </w:t>
      </w:r>
      <w:r w:rsidRPr="002E192F">
        <w:rPr>
          <w:i/>
          <w:strike/>
          <w:color w:val="FF0000"/>
        </w:rPr>
        <w:t>pdsch-HARQ-ACK-Codebook</w:t>
      </w:r>
      <w:r w:rsidRPr="002E192F">
        <w:rPr>
          <w:strike/>
          <w:color w:val="FF0000"/>
        </w:rPr>
        <w:t xml:space="preserve"> is replaced by </w:t>
      </w:r>
      <w:r w:rsidRPr="002E192F">
        <w:rPr>
          <w:i/>
          <w:strike/>
          <w:color w:val="FF0000"/>
        </w:rPr>
        <w:t>pdsch-HARQ-ACK-Codebook-secondaryPUCCHgroup-r16</w:t>
      </w:r>
      <w:r w:rsidRPr="002E192F">
        <w:rPr>
          <w:strike/>
          <w:color w:val="FF0000"/>
        </w:rPr>
        <w:t xml:space="preserve"> if present for the secondary PUCCH group.</w:t>
      </w:r>
    </w:p>
    <w:p w14:paraId="2218A464" w14:textId="77777777" w:rsidR="00D10C7A" w:rsidRDefault="00D10C7A" w:rsidP="00D10C7A">
      <w:pPr>
        <w:pStyle w:val="B1"/>
        <w:rPr>
          <w:lang w:eastAsia="zh-CN"/>
        </w:rPr>
      </w:pPr>
      <w:r>
        <w:tab/>
        <w:t>I</w:t>
      </w:r>
      <w:r>
        <w:rPr>
          <w:lang w:eastAsia="zh-CN"/>
        </w:rPr>
        <w:t xml:space="preserve">f higher layer parameter </w:t>
      </w:r>
      <w:r>
        <w:rPr>
          <w:i/>
        </w:rPr>
        <w:t>priorityIndicatorDCI-1-1</w:t>
      </w:r>
      <w:r>
        <w:rPr>
          <w:lang w:eastAsia="zh-CN"/>
        </w:rPr>
        <w:t xml:space="preserve"> is configured</w:t>
      </w:r>
      <w:r w:rsidRPr="00CB38F9">
        <w:rPr>
          <w:lang w:eastAsia="zh-CN"/>
        </w:rPr>
        <w:t xml:space="preserve"> in </w:t>
      </w:r>
      <w:r w:rsidRPr="00CB38F9">
        <w:rPr>
          <w:i/>
          <w:lang w:eastAsia="zh-CN"/>
        </w:rPr>
        <w:t>PDSCH-Config-Multicast</w:t>
      </w:r>
      <w:r>
        <w:t>,</w:t>
      </w:r>
      <w:r>
        <w:rPr>
          <w:rFonts w:eastAsia="等线"/>
          <w:lang w:eastAsia="zh-CN"/>
        </w:rPr>
        <w:t xml:space="preserve"> if the bit width of the </w:t>
      </w:r>
      <w:r>
        <w:rPr>
          <w:lang w:eastAsia="zh-CN"/>
        </w:rPr>
        <w:t xml:space="preserve">Downlink assignment index in DCI format 1_1 </w:t>
      </w:r>
      <w:r>
        <w:t>for</w:t>
      </w:r>
      <w:r>
        <w:rPr>
          <w:rFonts w:eastAsia="等线"/>
          <w:lang w:eastAsia="zh-CN"/>
        </w:rPr>
        <w:t xml:space="preserve"> one HARQ-ACK codebook is not equal to that of the </w:t>
      </w:r>
      <w:r>
        <w:rPr>
          <w:lang w:eastAsia="zh-CN"/>
        </w:rPr>
        <w:t xml:space="preserve">Downlink assignment index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Downlink assignment index in DCI format 1_1</w:t>
      </w:r>
      <w:r>
        <w:rPr>
          <w:rFonts w:eastAsia="等线"/>
          <w:lang w:eastAsia="zh-CN"/>
        </w:rPr>
        <w:t xml:space="preserve"> for the two HARQ-ACK codebooks are the same.</w:t>
      </w:r>
    </w:p>
    <w:p w14:paraId="5CD0F03C" w14:textId="61D01B6A" w:rsidR="00F95A56" w:rsidRPr="00424099" w:rsidRDefault="00D10C7A" w:rsidP="00424099">
      <w:pPr>
        <w:jc w:val="center"/>
        <w:rPr>
          <w:rFonts w:eastAsia="MS Mincho"/>
        </w:rPr>
      </w:pPr>
      <w:r w:rsidRPr="00473269">
        <w:rPr>
          <w:rStyle w:val="aff6"/>
          <w:color w:val="0070C0"/>
        </w:rPr>
        <w:t>&lt;</w:t>
      </w:r>
      <w:r w:rsidRPr="00473269">
        <w:rPr>
          <w:color w:val="0070C0"/>
        </w:rPr>
        <w:t>Unchanged text is omitted&gt;</w:t>
      </w:r>
    </w:p>
    <w:p w14:paraId="13FB36D3" w14:textId="77777777" w:rsidR="001E08A5" w:rsidRPr="00070AD8" w:rsidRDefault="001E08A5" w:rsidP="001E08A5">
      <w:pPr>
        <w:jc w:val="both"/>
        <w:rPr>
          <w:b/>
          <w:lang w:eastAsia="zh-CN"/>
        </w:rPr>
      </w:pPr>
      <w:r w:rsidRPr="00070AD8">
        <w:rPr>
          <w:b/>
          <w:lang w:eastAsia="zh-CN"/>
        </w:rPr>
        <w:t xml:space="preserve">Proposal </w:t>
      </w:r>
      <w:r>
        <w:rPr>
          <w:b/>
          <w:lang w:eastAsia="zh-CN"/>
        </w:rPr>
        <w:t>9</w:t>
      </w:r>
      <w:r w:rsidRPr="00070AD8">
        <w:rPr>
          <w:b/>
          <w:lang w:eastAsia="zh-CN"/>
        </w:rPr>
        <w:t>. 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r w:rsidRPr="00070AD8">
        <w:rPr>
          <w:rFonts w:hint="eastAsia"/>
          <w:b/>
          <w:lang w:eastAsia="zh-CN"/>
        </w:rPr>
        <w:t>.</w:t>
      </w:r>
    </w:p>
    <w:p w14:paraId="27730350" w14:textId="77777777" w:rsidR="001E08A5" w:rsidRDefault="001E08A5" w:rsidP="001E08A5">
      <w:pPr>
        <w:jc w:val="both"/>
        <w:rPr>
          <w:b/>
          <w:lang w:eastAsia="zh-CN"/>
        </w:rPr>
      </w:pPr>
      <w:r w:rsidRPr="00AD2304">
        <w:rPr>
          <w:b/>
          <w:lang w:eastAsia="zh-CN"/>
        </w:rPr>
        <w:t xml:space="preserve">TP suggestion for TS 38.213 section </w:t>
      </w:r>
      <w:r w:rsidRPr="00AD2304">
        <w:rPr>
          <w:rFonts w:hint="eastAsia"/>
          <w:b/>
          <w:lang w:eastAsia="zh-CN"/>
        </w:rPr>
        <w:t>18</w:t>
      </w:r>
      <w:r w:rsidRPr="00AD2304">
        <w:rPr>
          <w:b/>
          <w:lang w:eastAsia="zh-CN"/>
        </w:rPr>
        <w:t xml:space="preserve"> is as the following:</w:t>
      </w:r>
    </w:p>
    <w:p w14:paraId="0252D28F" w14:textId="77777777" w:rsidR="001E08A5" w:rsidRPr="00AD2304" w:rsidRDefault="001E08A5" w:rsidP="001E08A5">
      <w:pPr>
        <w:jc w:val="center"/>
        <w:rPr>
          <w:rFonts w:eastAsiaTheme="minorEastAsia"/>
          <w:lang w:eastAsia="zh-CN"/>
        </w:rPr>
      </w:pPr>
      <w:r w:rsidRPr="00473269">
        <w:rPr>
          <w:rStyle w:val="aff6"/>
          <w:color w:val="0070C0"/>
        </w:rPr>
        <w:t>&lt;</w:t>
      </w:r>
      <w:r w:rsidRPr="00473269">
        <w:rPr>
          <w:color w:val="0070C0"/>
        </w:rPr>
        <w:t>Unchanged text is omitted&gt;</w:t>
      </w:r>
    </w:p>
    <w:p w14:paraId="3E6457CB" w14:textId="77777777" w:rsidR="001E08A5" w:rsidRPr="00022BC0" w:rsidRDefault="001E08A5" w:rsidP="001E08A5">
      <w:pPr>
        <w:jc w:val="both"/>
        <w:rPr>
          <w:color w:val="FF0000"/>
          <w:lang w:eastAsia="zh-CN"/>
        </w:rPr>
      </w:pPr>
      <w:r w:rsidRPr="00022BC0">
        <w:rPr>
          <w:color w:val="FF0000"/>
          <w:lang w:eastAsia="zh-CN"/>
        </w:rPr>
        <w:t xml:space="preserve">For the first HARQ-ACK reporting mode, if the UE multiplexes HARQ-ACK information of same priority value associated with multicast DCI formats and with </w:t>
      </w:r>
      <w:r w:rsidRPr="00022BC0">
        <w:rPr>
          <w:rFonts w:hint="eastAsia"/>
          <w:color w:val="FF0000"/>
          <w:lang w:eastAsia="zh-CN"/>
        </w:rPr>
        <w:t>uni</w:t>
      </w:r>
      <w:r w:rsidRPr="00022BC0">
        <w:rPr>
          <w:color w:val="FF0000"/>
          <w:lang w:eastAsia="zh-CN"/>
        </w:rPr>
        <w:t>cast SPS PDSCH receptions in a same PUCCH, the UE determines the PUCCH resource based on the last multicast DCI format, as described in clause 9.2.3.</w:t>
      </w:r>
    </w:p>
    <w:p w14:paraId="78774E13" w14:textId="613F161A" w:rsidR="001E08A5" w:rsidRPr="00EB6974" w:rsidRDefault="001E08A5" w:rsidP="00EB6974">
      <w:pPr>
        <w:jc w:val="center"/>
        <w:rPr>
          <w:rFonts w:eastAsiaTheme="minorEastAsia"/>
          <w:lang w:eastAsia="zh-CN"/>
        </w:rPr>
      </w:pPr>
      <w:r w:rsidRPr="00473269">
        <w:rPr>
          <w:rStyle w:val="aff6"/>
          <w:color w:val="0070C0"/>
        </w:rPr>
        <w:t>&lt;</w:t>
      </w:r>
      <w:r w:rsidRPr="00473269">
        <w:rPr>
          <w:color w:val="0070C0"/>
        </w:rPr>
        <w:t>Unchanged text is omitted&gt;</w:t>
      </w:r>
    </w:p>
    <w:p w14:paraId="1B178BAF" w14:textId="77777777"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71566EAB" w14:textId="5B081E9F" w:rsidR="00370C1C" w:rsidRPr="007F0352" w:rsidRDefault="00320A36" w:rsidP="001F6A15">
      <w:pPr>
        <w:pStyle w:val="aff"/>
        <w:numPr>
          <w:ilvl w:val="0"/>
          <w:numId w:val="6"/>
        </w:numPr>
        <w:ind w:leftChars="0"/>
        <w:jc w:val="both"/>
        <w:rPr>
          <w:rFonts w:ascii="Times New Roman" w:hAnsi="Times New Roman"/>
          <w:lang w:eastAsia="zh-CN"/>
        </w:rPr>
      </w:pPr>
      <w:r>
        <w:rPr>
          <w:rFonts w:ascii="Times New Roman" w:eastAsiaTheme="minorEastAsia" w:hAnsi="Times New Roman"/>
          <w:lang w:eastAsia="zh-CN"/>
        </w:rPr>
        <w:t xml:space="preserve">RP-212979, </w:t>
      </w:r>
      <w:r w:rsidRPr="00320A36">
        <w:rPr>
          <w:rFonts w:ascii="Times New Roman" w:eastAsiaTheme="minorEastAsia" w:hAnsi="Times New Roman"/>
          <w:lang w:eastAsia="zh-CN"/>
        </w:rPr>
        <w:t>Introduction of multicast-broadcast services in NR</w:t>
      </w:r>
    </w:p>
    <w:p w14:paraId="3C231708" w14:textId="2D6CA326" w:rsidR="00EB4ECA" w:rsidRDefault="00EB4ECA" w:rsidP="00EB4ECA">
      <w:pPr>
        <w:pStyle w:val="aff"/>
        <w:numPr>
          <w:ilvl w:val="0"/>
          <w:numId w:val="6"/>
        </w:numPr>
        <w:ind w:leftChars="0"/>
        <w:jc w:val="both"/>
        <w:rPr>
          <w:rFonts w:ascii="Times New Roman" w:hAnsi="Times New Roman"/>
          <w:lang w:eastAsia="zh-CN"/>
        </w:rPr>
      </w:pPr>
      <w:r w:rsidRPr="00C94684">
        <w:rPr>
          <w:rFonts w:ascii="Times New Roman" w:hAnsi="Times New Roman"/>
          <w:lang w:eastAsia="zh-CN"/>
        </w:rPr>
        <w:t>R1-2</w:t>
      </w:r>
      <w:r>
        <w:rPr>
          <w:rFonts w:ascii="Times New Roman" w:hAnsi="Times New Roman"/>
          <w:lang w:eastAsia="zh-CN"/>
        </w:rPr>
        <w:t>200718</w:t>
      </w:r>
      <w:r w:rsidR="000B5954">
        <w:rPr>
          <w:rFonts w:ascii="Times New Roman" w:hAnsi="Times New Roman"/>
          <w:lang w:eastAsia="zh-CN"/>
        </w:rPr>
        <w:t xml:space="preserve">, </w:t>
      </w:r>
      <w:r w:rsidRPr="00C70EDF">
        <w:rPr>
          <w:rFonts w:ascii="Times New Roman" w:hAnsi="Times New Roman"/>
          <w:lang w:eastAsia="zh-CN"/>
        </w:rPr>
        <w:t>FL summary#2 on improving reliability for MBS for RRC_CONNECTED UEs</w:t>
      </w:r>
      <w:r w:rsidRPr="00C94684">
        <w:rPr>
          <w:rFonts w:ascii="Times New Roman" w:hAnsi="Times New Roman"/>
          <w:lang w:eastAsia="zh-CN"/>
        </w:rPr>
        <w:tab/>
        <w:t>Moderator (Huawei)</w:t>
      </w:r>
    </w:p>
    <w:p w14:paraId="3BBBA80B" w14:textId="13034663" w:rsidR="007F446C" w:rsidRPr="007F446C" w:rsidRDefault="007F446C" w:rsidP="007F446C">
      <w:pPr>
        <w:pStyle w:val="aff"/>
        <w:numPr>
          <w:ilvl w:val="0"/>
          <w:numId w:val="6"/>
        </w:numPr>
        <w:ind w:leftChars="0"/>
        <w:jc w:val="both"/>
        <w:rPr>
          <w:rFonts w:ascii="Times New Roman" w:hAnsi="Times New Roman"/>
          <w:lang w:eastAsia="zh-CN"/>
        </w:rPr>
      </w:pPr>
      <w:r w:rsidRPr="00C94684">
        <w:rPr>
          <w:rFonts w:ascii="Times New Roman" w:hAnsi="Times New Roman"/>
          <w:lang w:eastAsia="zh-CN"/>
        </w:rPr>
        <w:t>R1-2112592</w:t>
      </w:r>
      <w:r>
        <w:rPr>
          <w:rFonts w:ascii="Times New Roman" w:hAnsi="Times New Roman"/>
          <w:lang w:eastAsia="zh-CN"/>
        </w:rPr>
        <w:t xml:space="preserve">, </w:t>
      </w:r>
      <w:r w:rsidRPr="00C94684">
        <w:rPr>
          <w:rFonts w:ascii="Times New Roman" w:hAnsi="Times New Roman"/>
          <w:lang w:eastAsia="zh-CN"/>
        </w:rPr>
        <w:t>FL summary#4 on improving reliability for MBS for RRC_CONNECTED UEs</w:t>
      </w:r>
      <w:r w:rsidRPr="00C94684">
        <w:rPr>
          <w:rFonts w:ascii="Times New Roman" w:hAnsi="Times New Roman"/>
          <w:lang w:eastAsia="zh-CN"/>
        </w:rPr>
        <w:tab/>
        <w:t>Moderator (Huawei)</w:t>
      </w:r>
    </w:p>
    <w:p w14:paraId="6AD4E51F" w14:textId="1D952025" w:rsidR="005704DA" w:rsidRPr="007F0352" w:rsidRDefault="005704DA" w:rsidP="007F0352">
      <w:pPr>
        <w:pStyle w:val="aff"/>
        <w:numPr>
          <w:ilvl w:val="0"/>
          <w:numId w:val="6"/>
        </w:numPr>
        <w:ind w:leftChars="0"/>
        <w:jc w:val="both"/>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hair’s notes RAN1#107bis-e meeting</w:t>
      </w:r>
    </w:p>
    <w:p w14:paraId="1BE09BDF" w14:textId="167299A1" w:rsidR="008F470A" w:rsidRDefault="00342FD0" w:rsidP="001F6A15">
      <w:pPr>
        <w:pStyle w:val="aff"/>
        <w:numPr>
          <w:ilvl w:val="0"/>
          <w:numId w:val="6"/>
        </w:numPr>
        <w:ind w:leftChars="0"/>
        <w:jc w:val="both"/>
        <w:rPr>
          <w:rFonts w:ascii="Times New Roman" w:hAnsi="Times New Roman"/>
          <w:lang w:eastAsia="zh-CN"/>
        </w:rPr>
      </w:pPr>
      <w:r w:rsidRPr="00342FD0">
        <w:rPr>
          <w:rFonts w:ascii="Times New Roman" w:hAnsi="Times New Roman"/>
          <w:lang w:eastAsia="zh-CN"/>
        </w:rPr>
        <w:t>R1-220187</w:t>
      </w:r>
      <w:r>
        <w:rPr>
          <w:rFonts w:ascii="Times New Roman" w:hAnsi="Times New Roman"/>
          <w:lang w:eastAsia="zh-CN"/>
        </w:rPr>
        <w:t>6</w:t>
      </w:r>
      <w:r w:rsidR="00DE6882">
        <w:rPr>
          <w:rFonts w:ascii="Times New Roman" w:hAnsi="Times New Roman"/>
          <w:lang w:eastAsia="zh-CN"/>
        </w:rPr>
        <w:t xml:space="preserve">, </w:t>
      </w:r>
      <w:r w:rsidR="00DE6882" w:rsidRPr="00DE6882">
        <w:rPr>
          <w:rFonts w:ascii="Times New Roman" w:hAnsi="Times New Roman"/>
          <w:lang w:eastAsia="zh-CN"/>
        </w:rPr>
        <w:t>Remaining issues on group scheduling mechanisms for RRC_CONNECTED UEs</w:t>
      </w:r>
      <w:r w:rsidR="00C94684">
        <w:rPr>
          <w:rFonts w:ascii="Times New Roman" w:hAnsi="Times New Roman"/>
          <w:lang w:eastAsia="zh-CN"/>
        </w:rPr>
        <w:t xml:space="preserve"> CMCC</w:t>
      </w:r>
    </w:p>
    <w:sectPr w:rsidR="008F470A"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1FA25" w14:textId="77777777" w:rsidR="005B55D3" w:rsidRDefault="005B55D3">
      <w:r>
        <w:separator/>
      </w:r>
    </w:p>
  </w:endnote>
  <w:endnote w:type="continuationSeparator" w:id="0">
    <w:p w14:paraId="150D509B" w14:textId="77777777" w:rsidR="005B55D3" w:rsidRDefault="005B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30C7E" w14:textId="77777777" w:rsidR="005B55D3" w:rsidRDefault="005B55D3">
      <w:r>
        <w:separator/>
      </w:r>
    </w:p>
  </w:footnote>
  <w:footnote w:type="continuationSeparator" w:id="0">
    <w:p w14:paraId="2FFFCA95" w14:textId="77777777" w:rsidR="005B55D3" w:rsidRDefault="005B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2E40D" w14:textId="77777777" w:rsidR="00502094" w:rsidRDefault="00502094">
    <w:r>
      <w:t xml:space="preserve">Page </w:t>
    </w:r>
    <w:r w:rsidR="004518D1">
      <w:fldChar w:fldCharType="begin"/>
    </w:r>
    <w:r>
      <w:instrText>PAGE</w:instrText>
    </w:r>
    <w:r w:rsidR="004518D1">
      <w:fldChar w:fldCharType="separate"/>
    </w:r>
    <w:r>
      <w:rPr>
        <w:noProof/>
      </w:rPr>
      <w:t>8</w:t>
    </w:r>
    <w:r w:rsidR="004518D1">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21583"/>
    <w:multiLevelType w:val="hybridMultilevel"/>
    <w:tmpl w:val="B5ECCDE2"/>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424D5"/>
    <w:multiLevelType w:val="hybridMultilevel"/>
    <w:tmpl w:val="8FE6098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B21F3A"/>
    <w:multiLevelType w:val="hybridMultilevel"/>
    <w:tmpl w:val="E578D58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26DAA"/>
    <w:multiLevelType w:val="hybridMultilevel"/>
    <w:tmpl w:val="8F58850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46734"/>
    <w:multiLevelType w:val="hybridMultilevel"/>
    <w:tmpl w:val="15D84F1A"/>
    <w:lvl w:ilvl="0" w:tplc="FFFFFFFF">
      <w:start w:val="1"/>
      <w:numFmt w:val="bullet"/>
      <w:lvlText w:val=""/>
      <w:lvlJc w:val="left"/>
      <w:pPr>
        <w:ind w:left="704" w:hanging="420"/>
      </w:pPr>
      <w:rPr>
        <w:rFonts w:ascii="Symbol" w:hAnsi="Symbol"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842700"/>
    <w:multiLevelType w:val="hybridMultilevel"/>
    <w:tmpl w:val="C6CAA6F6"/>
    <w:lvl w:ilvl="0" w:tplc="4522A3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804EE"/>
    <w:multiLevelType w:val="hybridMultilevel"/>
    <w:tmpl w:val="52DE8518"/>
    <w:lvl w:ilvl="0" w:tplc="7C428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A94406"/>
    <w:multiLevelType w:val="hybridMultilevel"/>
    <w:tmpl w:val="9CCA827A"/>
    <w:lvl w:ilvl="0" w:tplc="96F6F3D2">
      <w:start w:val="5"/>
      <w:numFmt w:val="bullet"/>
      <w:lvlText w:val=""/>
      <w:lvlJc w:val="left"/>
      <w:pPr>
        <w:ind w:left="704" w:hanging="420"/>
      </w:pPr>
      <w:rPr>
        <w:rFonts w:ascii="Symbol" w:eastAsia="宋体" w:hAnsi="Symbol" w:cs="Times New Roman"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23185C"/>
    <w:multiLevelType w:val="hybridMultilevel"/>
    <w:tmpl w:val="73F02044"/>
    <w:lvl w:ilvl="0" w:tplc="96F6F3D2">
      <w:start w:val="5"/>
      <w:numFmt w:val="bullet"/>
      <w:lvlText w:val=""/>
      <w:lvlJc w:val="left"/>
      <w:pPr>
        <w:ind w:left="521" w:hanging="420"/>
      </w:pPr>
      <w:rPr>
        <w:rFonts w:ascii="Symbol" w:eastAsia="宋体" w:hAnsi="Symbol" w:cs="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CF451B"/>
    <w:multiLevelType w:val="hybridMultilevel"/>
    <w:tmpl w:val="C38A1BF0"/>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B49651EA">
      <w:start w:val="1"/>
      <w:numFmt w:val="bullet"/>
      <w:pStyle w:val="Agreement"/>
      <w:lvlText w:val=""/>
      <w:lvlJc w:val="left"/>
      <w:pPr>
        <w:tabs>
          <w:tab w:val="num" w:pos="9621"/>
        </w:tabs>
        <w:ind w:left="9621" w:hanging="360"/>
      </w:pPr>
      <w:rPr>
        <w:rFonts w:ascii="Symbol" w:hAnsi="Symbol" w:hint="default"/>
        <w:b/>
        <w:i w:val="0"/>
        <w:color w:val="auto"/>
        <w:sz w:val="22"/>
      </w:rPr>
    </w:lvl>
    <w:lvl w:ilvl="1" w:tplc="FD3683E6">
      <w:start w:val="1"/>
      <w:numFmt w:val="bullet"/>
      <w:lvlText w:val="o"/>
      <w:lvlJc w:val="left"/>
      <w:pPr>
        <w:tabs>
          <w:tab w:val="num" w:pos="1071"/>
        </w:tabs>
        <w:ind w:left="1071" w:hanging="360"/>
      </w:pPr>
      <w:rPr>
        <w:rFonts w:ascii="Courier New" w:hAnsi="Courier New" w:cs="Courier New" w:hint="default"/>
      </w:rPr>
    </w:lvl>
    <w:lvl w:ilvl="2" w:tplc="A3A80CB6" w:tentative="1">
      <w:start w:val="1"/>
      <w:numFmt w:val="bullet"/>
      <w:lvlText w:val=""/>
      <w:lvlJc w:val="left"/>
      <w:pPr>
        <w:tabs>
          <w:tab w:val="num" w:pos="1791"/>
        </w:tabs>
        <w:ind w:left="1791" w:hanging="360"/>
      </w:pPr>
      <w:rPr>
        <w:rFonts w:ascii="Wingdings" w:hAnsi="Wingdings" w:hint="default"/>
      </w:rPr>
    </w:lvl>
    <w:lvl w:ilvl="3" w:tplc="1FBE000E" w:tentative="1">
      <w:start w:val="1"/>
      <w:numFmt w:val="bullet"/>
      <w:lvlText w:val=""/>
      <w:lvlJc w:val="left"/>
      <w:pPr>
        <w:tabs>
          <w:tab w:val="num" w:pos="2511"/>
        </w:tabs>
        <w:ind w:left="2511" w:hanging="360"/>
      </w:pPr>
      <w:rPr>
        <w:rFonts w:ascii="Symbol" w:hAnsi="Symbol" w:hint="default"/>
      </w:rPr>
    </w:lvl>
    <w:lvl w:ilvl="4" w:tplc="7A544A2A" w:tentative="1">
      <w:start w:val="1"/>
      <w:numFmt w:val="bullet"/>
      <w:lvlText w:val="o"/>
      <w:lvlJc w:val="left"/>
      <w:pPr>
        <w:tabs>
          <w:tab w:val="num" w:pos="3231"/>
        </w:tabs>
        <w:ind w:left="3231" w:hanging="360"/>
      </w:pPr>
      <w:rPr>
        <w:rFonts w:ascii="Courier New" w:hAnsi="Courier New" w:cs="Courier New" w:hint="default"/>
      </w:rPr>
    </w:lvl>
    <w:lvl w:ilvl="5" w:tplc="BE6CBB7A" w:tentative="1">
      <w:start w:val="1"/>
      <w:numFmt w:val="bullet"/>
      <w:lvlText w:val=""/>
      <w:lvlJc w:val="left"/>
      <w:pPr>
        <w:tabs>
          <w:tab w:val="num" w:pos="3951"/>
        </w:tabs>
        <w:ind w:left="3951" w:hanging="360"/>
      </w:pPr>
      <w:rPr>
        <w:rFonts w:ascii="Wingdings" w:hAnsi="Wingdings" w:hint="default"/>
      </w:rPr>
    </w:lvl>
    <w:lvl w:ilvl="6" w:tplc="C276D702" w:tentative="1">
      <w:start w:val="1"/>
      <w:numFmt w:val="bullet"/>
      <w:lvlText w:val=""/>
      <w:lvlJc w:val="left"/>
      <w:pPr>
        <w:tabs>
          <w:tab w:val="num" w:pos="4671"/>
        </w:tabs>
        <w:ind w:left="4671" w:hanging="360"/>
      </w:pPr>
      <w:rPr>
        <w:rFonts w:ascii="Symbol" w:hAnsi="Symbol" w:hint="default"/>
      </w:rPr>
    </w:lvl>
    <w:lvl w:ilvl="7" w:tplc="208281AA" w:tentative="1">
      <w:start w:val="1"/>
      <w:numFmt w:val="bullet"/>
      <w:lvlText w:val="o"/>
      <w:lvlJc w:val="left"/>
      <w:pPr>
        <w:tabs>
          <w:tab w:val="num" w:pos="5391"/>
        </w:tabs>
        <w:ind w:left="5391" w:hanging="360"/>
      </w:pPr>
      <w:rPr>
        <w:rFonts w:ascii="Courier New" w:hAnsi="Courier New" w:cs="Courier New" w:hint="default"/>
      </w:rPr>
    </w:lvl>
    <w:lvl w:ilvl="8" w:tplc="CA64E0CE" w:tentative="1">
      <w:start w:val="1"/>
      <w:numFmt w:val="bullet"/>
      <w:lvlText w:val=""/>
      <w:lvlJc w:val="left"/>
      <w:pPr>
        <w:tabs>
          <w:tab w:val="num" w:pos="6111"/>
        </w:tabs>
        <w:ind w:left="6111"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006C77"/>
    <w:multiLevelType w:val="hybridMultilevel"/>
    <w:tmpl w:val="44BAF74C"/>
    <w:lvl w:ilvl="0" w:tplc="4FDE8864">
      <w:start w:val="8"/>
      <w:numFmt w:val="bullet"/>
      <w:lvlText w:val=""/>
      <w:lvlJc w:val="left"/>
      <w:pPr>
        <w:ind w:left="720" w:hanging="360"/>
      </w:pPr>
      <w:rPr>
        <w:rFonts w:ascii="Symbol" w:eastAsia="Calibri" w:hAnsi="Symbol" w:cs="Times New Roman" w:hint="default"/>
      </w:rPr>
    </w:lvl>
    <w:lvl w:ilvl="1" w:tplc="FB76A834">
      <w:start w:val="1"/>
      <w:numFmt w:val="bullet"/>
      <w:lvlText w:val="o"/>
      <w:lvlJc w:val="left"/>
      <w:pPr>
        <w:ind w:left="1440" w:hanging="360"/>
      </w:pPr>
      <w:rPr>
        <w:rFonts w:ascii="Courier New" w:hAnsi="Courier New" w:cs="Courier New" w:hint="default"/>
      </w:rPr>
    </w:lvl>
    <w:lvl w:ilvl="2" w:tplc="7F3CB080" w:tentative="1">
      <w:start w:val="1"/>
      <w:numFmt w:val="bullet"/>
      <w:lvlText w:val=""/>
      <w:lvlJc w:val="left"/>
      <w:pPr>
        <w:ind w:left="2160" w:hanging="360"/>
      </w:pPr>
      <w:rPr>
        <w:rFonts w:ascii="Wingdings" w:hAnsi="Wingdings" w:hint="default"/>
      </w:rPr>
    </w:lvl>
    <w:lvl w:ilvl="3" w:tplc="C09EF93C" w:tentative="1">
      <w:start w:val="1"/>
      <w:numFmt w:val="bullet"/>
      <w:lvlText w:val=""/>
      <w:lvlJc w:val="left"/>
      <w:pPr>
        <w:ind w:left="2880" w:hanging="360"/>
      </w:pPr>
      <w:rPr>
        <w:rFonts w:ascii="Symbol" w:hAnsi="Symbol" w:hint="default"/>
      </w:rPr>
    </w:lvl>
    <w:lvl w:ilvl="4" w:tplc="2190105C" w:tentative="1">
      <w:start w:val="1"/>
      <w:numFmt w:val="bullet"/>
      <w:lvlText w:val="o"/>
      <w:lvlJc w:val="left"/>
      <w:pPr>
        <w:ind w:left="3600" w:hanging="360"/>
      </w:pPr>
      <w:rPr>
        <w:rFonts w:ascii="Courier New" w:hAnsi="Courier New" w:cs="Courier New" w:hint="default"/>
      </w:rPr>
    </w:lvl>
    <w:lvl w:ilvl="5" w:tplc="E0BE773E" w:tentative="1">
      <w:start w:val="1"/>
      <w:numFmt w:val="bullet"/>
      <w:lvlText w:val=""/>
      <w:lvlJc w:val="left"/>
      <w:pPr>
        <w:ind w:left="4320" w:hanging="360"/>
      </w:pPr>
      <w:rPr>
        <w:rFonts w:ascii="Wingdings" w:hAnsi="Wingdings" w:hint="default"/>
      </w:rPr>
    </w:lvl>
    <w:lvl w:ilvl="6" w:tplc="E5F6D02C" w:tentative="1">
      <w:start w:val="1"/>
      <w:numFmt w:val="bullet"/>
      <w:lvlText w:val=""/>
      <w:lvlJc w:val="left"/>
      <w:pPr>
        <w:ind w:left="5040" w:hanging="360"/>
      </w:pPr>
      <w:rPr>
        <w:rFonts w:ascii="Symbol" w:hAnsi="Symbol" w:hint="default"/>
      </w:rPr>
    </w:lvl>
    <w:lvl w:ilvl="7" w:tplc="C1EC36A6" w:tentative="1">
      <w:start w:val="1"/>
      <w:numFmt w:val="bullet"/>
      <w:lvlText w:val="o"/>
      <w:lvlJc w:val="left"/>
      <w:pPr>
        <w:ind w:left="5760" w:hanging="360"/>
      </w:pPr>
      <w:rPr>
        <w:rFonts w:ascii="Courier New" w:hAnsi="Courier New" w:cs="Courier New" w:hint="default"/>
      </w:rPr>
    </w:lvl>
    <w:lvl w:ilvl="8" w:tplc="E3143988" w:tentative="1">
      <w:start w:val="1"/>
      <w:numFmt w:val="bullet"/>
      <w:lvlText w:val=""/>
      <w:lvlJc w:val="left"/>
      <w:pPr>
        <w:ind w:left="6480" w:hanging="360"/>
      </w:pPr>
      <w:rPr>
        <w:rFonts w:ascii="Wingdings" w:hAnsi="Wingdings" w:hint="default"/>
      </w:rPr>
    </w:lvl>
  </w:abstractNum>
  <w:abstractNum w:abstractNumId="28"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60372F"/>
    <w:multiLevelType w:val="hybridMultilevel"/>
    <w:tmpl w:val="8F54ED3A"/>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292B17"/>
    <w:multiLevelType w:val="hybridMultilevel"/>
    <w:tmpl w:val="9B2EDEC8"/>
    <w:lvl w:ilvl="0" w:tplc="409A9E3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4D1474FE">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9BCEC412">
      <w:start w:val="1"/>
      <w:numFmt w:val="bullet"/>
      <w:lvlText w:val="o"/>
      <w:lvlJc w:val="left"/>
      <w:pPr>
        <w:tabs>
          <w:tab w:val="num" w:pos="1440"/>
        </w:tabs>
        <w:ind w:left="1440" w:hanging="360"/>
      </w:pPr>
      <w:rPr>
        <w:rFonts w:ascii="Courier New" w:hAnsi="Courier New" w:hint="default"/>
      </w:rPr>
    </w:lvl>
    <w:lvl w:ilvl="2" w:tplc="8C18096E" w:tentative="1">
      <w:start w:val="1"/>
      <w:numFmt w:val="bullet"/>
      <w:lvlText w:val=""/>
      <w:lvlJc w:val="left"/>
      <w:pPr>
        <w:tabs>
          <w:tab w:val="num" w:pos="2160"/>
        </w:tabs>
        <w:ind w:left="2160" w:hanging="360"/>
      </w:pPr>
      <w:rPr>
        <w:rFonts w:ascii="Wingdings" w:hAnsi="Wingdings" w:hint="default"/>
      </w:rPr>
    </w:lvl>
    <w:lvl w:ilvl="3" w:tplc="220CB046" w:tentative="1">
      <w:start w:val="1"/>
      <w:numFmt w:val="bullet"/>
      <w:lvlText w:val=""/>
      <w:lvlJc w:val="left"/>
      <w:pPr>
        <w:tabs>
          <w:tab w:val="num" w:pos="2880"/>
        </w:tabs>
        <w:ind w:left="2880" w:hanging="360"/>
      </w:pPr>
      <w:rPr>
        <w:rFonts w:ascii="Symbol" w:hAnsi="Symbol" w:hint="default"/>
      </w:rPr>
    </w:lvl>
    <w:lvl w:ilvl="4" w:tplc="FDC28660" w:tentative="1">
      <w:start w:val="1"/>
      <w:numFmt w:val="bullet"/>
      <w:lvlText w:val="o"/>
      <w:lvlJc w:val="left"/>
      <w:pPr>
        <w:tabs>
          <w:tab w:val="num" w:pos="3600"/>
        </w:tabs>
        <w:ind w:left="3600" w:hanging="360"/>
      </w:pPr>
      <w:rPr>
        <w:rFonts w:ascii="Courier New" w:hAnsi="Courier New" w:hint="default"/>
      </w:rPr>
    </w:lvl>
    <w:lvl w:ilvl="5" w:tplc="852439C8" w:tentative="1">
      <w:start w:val="1"/>
      <w:numFmt w:val="bullet"/>
      <w:lvlText w:val=""/>
      <w:lvlJc w:val="left"/>
      <w:pPr>
        <w:tabs>
          <w:tab w:val="num" w:pos="4320"/>
        </w:tabs>
        <w:ind w:left="4320" w:hanging="360"/>
      </w:pPr>
      <w:rPr>
        <w:rFonts w:ascii="Wingdings" w:hAnsi="Wingdings" w:hint="default"/>
      </w:rPr>
    </w:lvl>
    <w:lvl w:ilvl="6" w:tplc="0054F58C" w:tentative="1">
      <w:start w:val="1"/>
      <w:numFmt w:val="bullet"/>
      <w:lvlText w:val=""/>
      <w:lvlJc w:val="left"/>
      <w:pPr>
        <w:tabs>
          <w:tab w:val="num" w:pos="5040"/>
        </w:tabs>
        <w:ind w:left="5040" w:hanging="360"/>
      </w:pPr>
      <w:rPr>
        <w:rFonts w:ascii="Symbol" w:hAnsi="Symbol" w:hint="default"/>
      </w:rPr>
    </w:lvl>
    <w:lvl w:ilvl="7" w:tplc="B6763DDC" w:tentative="1">
      <w:start w:val="1"/>
      <w:numFmt w:val="bullet"/>
      <w:lvlText w:val="o"/>
      <w:lvlJc w:val="left"/>
      <w:pPr>
        <w:tabs>
          <w:tab w:val="num" w:pos="5760"/>
        </w:tabs>
        <w:ind w:left="5760" w:hanging="360"/>
      </w:pPr>
      <w:rPr>
        <w:rFonts w:ascii="Courier New" w:hAnsi="Courier New" w:hint="default"/>
      </w:rPr>
    </w:lvl>
    <w:lvl w:ilvl="8" w:tplc="B426A92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0"/>
  </w:num>
  <w:num w:numId="4">
    <w:abstractNumId w:val="18"/>
  </w:num>
  <w:num w:numId="5">
    <w:abstractNumId w:val="15"/>
    <w:lvlOverride w:ilvl="0">
      <w:startOverride w:val="1"/>
    </w:lvlOverride>
  </w:num>
  <w:num w:numId="6">
    <w:abstractNumId w:val="16"/>
  </w:num>
  <w:num w:numId="7">
    <w:abstractNumId w:val="26"/>
  </w:num>
  <w:num w:numId="8">
    <w:abstractNumId w:val="25"/>
  </w:num>
  <w:num w:numId="9">
    <w:abstractNumId w:val="2"/>
  </w:num>
  <w:num w:numId="10">
    <w:abstractNumId w:val="23"/>
  </w:num>
  <w:num w:numId="11">
    <w:abstractNumId w:val="19"/>
  </w:num>
  <w:num w:numId="12">
    <w:abstractNumId w:val="27"/>
  </w:num>
  <w:num w:numId="13">
    <w:abstractNumId w:val="5"/>
  </w:num>
  <w:num w:numId="14">
    <w:abstractNumId w:val="10"/>
  </w:num>
  <w:num w:numId="15">
    <w:abstractNumId w:val="4"/>
  </w:num>
  <w:num w:numId="16">
    <w:abstractNumId w:val="13"/>
  </w:num>
  <w:num w:numId="17">
    <w:abstractNumId w:val="14"/>
  </w:num>
  <w:num w:numId="18">
    <w:abstractNumId w:val="9"/>
  </w:num>
  <w:num w:numId="19">
    <w:abstractNumId w:val="8"/>
  </w:num>
  <w:num w:numId="20">
    <w:abstractNumId w:val="1"/>
  </w:num>
  <w:num w:numId="21">
    <w:abstractNumId w:val="30"/>
  </w:num>
  <w:num w:numId="22">
    <w:abstractNumId w:val="7"/>
  </w:num>
  <w:num w:numId="23">
    <w:abstractNumId w:val="11"/>
  </w:num>
  <w:num w:numId="24">
    <w:abstractNumId w:val="17"/>
  </w:num>
  <w:num w:numId="25">
    <w:abstractNumId w:val="6"/>
  </w:num>
  <w:num w:numId="26">
    <w:abstractNumId w:val="12"/>
  </w:num>
  <w:num w:numId="27">
    <w:abstractNumId w:val="28"/>
  </w:num>
  <w:num w:numId="28">
    <w:abstractNumId w:val="21"/>
  </w:num>
  <w:num w:numId="29">
    <w:abstractNumId w:val="20"/>
  </w:num>
  <w:num w:numId="30">
    <w:abstractNumId w:val="29"/>
  </w:num>
  <w:num w:numId="31">
    <w:abstractNumId w:val="24"/>
  </w:num>
  <w:num w:numId="32">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41F"/>
    <w:rsid w:val="00000993"/>
    <w:rsid w:val="00000C03"/>
    <w:rsid w:val="000010F6"/>
    <w:rsid w:val="00002226"/>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4FB3"/>
    <w:rsid w:val="00004FCC"/>
    <w:rsid w:val="0000519E"/>
    <w:rsid w:val="000054D7"/>
    <w:rsid w:val="00005833"/>
    <w:rsid w:val="00005B39"/>
    <w:rsid w:val="00005F8B"/>
    <w:rsid w:val="000060C6"/>
    <w:rsid w:val="00006119"/>
    <w:rsid w:val="00006186"/>
    <w:rsid w:val="000068CF"/>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FE"/>
    <w:rsid w:val="000129B9"/>
    <w:rsid w:val="00012C91"/>
    <w:rsid w:val="00012ECA"/>
    <w:rsid w:val="00012F7B"/>
    <w:rsid w:val="00013060"/>
    <w:rsid w:val="000130CA"/>
    <w:rsid w:val="00013366"/>
    <w:rsid w:val="000135DB"/>
    <w:rsid w:val="00013776"/>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6"/>
    <w:rsid w:val="00020199"/>
    <w:rsid w:val="000201D1"/>
    <w:rsid w:val="00020831"/>
    <w:rsid w:val="00020C58"/>
    <w:rsid w:val="00021709"/>
    <w:rsid w:val="0002184D"/>
    <w:rsid w:val="00021884"/>
    <w:rsid w:val="0002198E"/>
    <w:rsid w:val="00021A14"/>
    <w:rsid w:val="00021D63"/>
    <w:rsid w:val="000220AB"/>
    <w:rsid w:val="0002231B"/>
    <w:rsid w:val="000223FE"/>
    <w:rsid w:val="00022AB8"/>
    <w:rsid w:val="00022BC0"/>
    <w:rsid w:val="00022D93"/>
    <w:rsid w:val="00023153"/>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5F58"/>
    <w:rsid w:val="000261AD"/>
    <w:rsid w:val="000268BE"/>
    <w:rsid w:val="000268D3"/>
    <w:rsid w:val="00026AD7"/>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31E"/>
    <w:rsid w:val="0003141C"/>
    <w:rsid w:val="000314A0"/>
    <w:rsid w:val="0003176E"/>
    <w:rsid w:val="000319B0"/>
    <w:rsid w:val="00031BAB"/>
    <w:rsid w:val="00031BBA"/>
    <w:rsid w:val="00031D46"/>
    <w:rsid w:val="00031FAA"/>
    <w:rsid w:val="0003230D"/>
    <w:rsid w:val="00032374"/>
    <w:rsid w:val="00032478"/>
    <w:rsid w:val="000325C3"/>
    <w:rsid w:val="00032729"/>
    <w:rsid w:val="00032B16"/>
    <w:rsid w:val="000337AE"/>
    <w:rsid w:val="000338D8"/>
    <w:rsid w:val="00033ABA"/>
    <w:rsid w:val="00033B1E"/>
    <w:rsid w:val="00033E31"/>
    <w:rsid w:val="00033F8F"/>
    <w:rsid w:val="00034070"/>
    <w:rsid w:val="000344F4"/>
    <w:rsid w:val="00034589"/>
    <w:rsid w:val="00034D03"/>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0E7E"/>
    <w:rsid w:val="00041910"/>
    <w:rsid w:val="00041961"/>
    <w:rsid w:val="00041B12"/>
    <w:rsid w:val="00041B2A"/>
    <w:rsid w:val="00041DA6"/>
    <w:rsid w:val="00042177"/>
    <w:rsid w:val="000425B7"/>
    <w:rsid w:val="00042776"/>
    <w:rsid w:val="00042AFB"/>
    <w:rsid w:val="000432F6"/>
    <w:rsid w:val="0004394C"/>
    <w:rsid w:val="00043B6C"/>
    <w:rsid w:val="00043D95"/>
    <w:rsid w:val="000443DA"/>
    <w:rsid w:val="00044469"/>
    <w:rsid w:val="00044767"/>
    <w:rsid w:val="00044C9A"/>
    <w:rsid w:val="000450EC"/>
    <w:rsid w:val="000459EF"/>
    <w:rsid w:val="000459FD"/>
    <w:rsid w:val="00046410"/>
    <w:rsid w:val="0004645D"/>
    <w:rsid w:val="000465B4"/>
    <w:rsid w:val="00046684"/>
    <w:rsid w:val="000467CE"/>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337"/>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855"/>
    <w:rsid w:val="000618C2"/>
    <w:rsid w:val="0006195D"/>
    <w:rsid w:val="000619DC"/>
    <w:rsid w:val="00061C5D"/>
    <w:rsid w:val="00062277"/>
    <w:rsid w:val="00062323"/>
    <w:rsid w:val="00062547"/>
    <w:rsid w:val="000625A2"/>
    <w:rsid w:val="000626B8"/>
    <w:rsid w:val="000628AA"/>
    <w:rsid w:val="0006294C"/>
    <w:rsid w:val="00062C4E"/>
    <w:rsid w:val="00062CA3"/>
    <w:rsid w:val="00062EC1"/>
    <w:rsid w:val="000631DC"/>
    <w:rsid w:val="000635B0"/>
    <w:rsid w:val="000639E3"/>
    <w:rsid w:val="00063AAA"/>
    <w:rsid w:val="000640A7"/>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476"/>
    <w:rsid w:val="00067480"/>
    <w:rsid w:val="000675FB"/>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0A7"/>
    <w:rsid w:val="00072615"/>
    <w:rsid w:val="00072755"/>
    <w:rsid w:val="00072893"/>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3D1"/>
    <w:rsid w:val="00080496"/>
    <w:rsid w:val="000805F4"/>
    <w:rsid w:val="00080FF4"/>
    <w:rsid w:val="000815DA"/>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B01"/>
    <w:rsid w:val="00087B54"/>
    <w:rsid w:val="00087E0C"/>
    <w:rsid w:val="00087EB0"/>
    <w:rsid w:val="00087FAA"/>
    <w:rsid w:val="00090193"/>
    <w:rsid w:val="000906F7"/>
    <w:rsid w:val="00090784"/>
    <w:rsid w:val="00090FA4"/>
    <w:rsid w:val="00090FC3"/>
    <w:rsid w:val="0009129D"/>
    <w:rsid w:val="0009141A"/>
    <w:rsid w:val="000916AA"/>
    <w:rsid w:val="00091938"/>
    <w:rsid w:val="00091E6D"/>
    <w:rsid w:val="00091EBD"/>
    <w:rsid w:val="000920B0"/>
    <w:rsid w:val="00092575"/>
    <w:rsid w:val="00092636"/>
    <w:rsid w:val="0009281A"/>
    <w:rsid w:val="000928A2"/>
    <w:rsid w:val="000928F7"/>
    <w:rsid w:val="0009297E"/>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1A"/>
    <w:rsid w:val="00096FDB"/>
    <w:rsid w:val="000976B9"/>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2EBD"/>
    <w:rsid w:val="000A310A"/>
    <w:rsid w:val="000A31B8"/>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6D89"/>
    <w:rsid w:val="000A758C"/>
    <w:rsid w:val="000A7C54"/>
    <w:rsid w:val="000A7C7A"/>
    <w:rsid w:val="000A7F70"/>
    <w:rsid w:val="000B006E"/>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954"/>
    <w:rsid w:val="000B5EBC"/>
    <w:rsid w:val="000B5F05"/>
    <w:rsid w:val="000B61CD"/>
    <w:rsid w:val="000B626A"/>
    <w:rsid w:val="000B6640"/>
    <w:rsid w:val="000B6AE7"/>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CCF"/>
    <w:rsid w:val="000C35C6"/>
    <w:rsid w:val="000C396F"/>
    <w:rsid w:val="000C3B3A"/>
    <w:rsid w:val="000C3E42"/>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5F9"/>
    <w:rsid w:val="000C67CF"/>
    <w:rsid w:val="000C6891"/>
    <w:rsid w:val="000C68FA"/>
    <w:rsid w:val="000C690A"/>
    <w:rsid w:val="000C6C1B"/>
    <w:rsid w:val="000C6CBC"/>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52"/>
    <w:rsid w:val="000D1AE9"/>
    <w:rsid w:val="000D250A"/>
    <w:rsid w:val="000D260A"/>
    <w:rsid w:val="000D2A0B"/>
    <w:rsid w:val="000D2A6B"/>
    <w:rsid w:val="000D3083"/>
    <w:rsid w:val="000D3303"/>
    <w:rsid w:val="000D3454"/>
    <w:rsid w:val="000D3541"/>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80C"/>
    <w:rsid w:val="000D60C8"/>
    <w:rsid w:val="000D60FA"/>
    <w:rsid w:val="000D63C5"/>
    <w:rsid w:val="000D63FD"/>
    <w:rsid w:val="000D66B4"/>
    <w:rsid w:val="000D68C2"/>
    <w:rsid w:val="000D6B7B"/>
    <w:rsid w:val="000D7110"/>
    <w:rsid w:val="000D7308"/>
    <w:rsid w:val="000D7323"/>
    <w:rsid w:val="000D7521"/>
    <w:rsid w:val="000D7A59"/>
    <w:rsid w:val="000D7B0C"/>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BD9"/>
    <w:rsid w:val="000F0C42"/>
    <w:rsid w:val="000F0CC4"/>
    <w:rsid w:val="000F0D30"/>
    <w:rsid w:val="000F0EFC"/>
    <w:rsid w:val="000F1424"/>
    <w:rsid w:val="000F17DA"/>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B97"/>
    <w:rsid w:val="00103D8C"/>
    <w:rsid w:val="001044D8"/>
    <w:rsid w:val="00104A90"/>
    <w:rsid w:val="00104DA1"/>
    <w:rsid w:val="00105615"/>
    <w:rsid w:val="001059C3"/>
    <w:rsid w:val="00105D65"/>
    <w:rsid w:val="00105DD8"/>
    <w:rsid w:val="00105E7D"/>
    <w:rsid w:val="00105F0F"/>
    <w:rsid w:val="001060B4"/>
    <w:rsid w:val="0010616C"/>
    <w:rsid w:val="001063B9"/>
    <w:rsid w:val="00107070"/>
    <w:rsid w:val="001072BF"/>
    <w:rsid w:val="00107394"/>
    <w:rsid w:val="001074B7"/>
    <w:rsid w:val="00107545"/>
    <w:rsid w:val="00107826"/>
    <w:rsid w:val="00107DE0"/>
    <w:rsid w:val="001102EE"/>
    <w:rsid w:val="001106EC"/>
    <w:rsid w:val="00110D44"/>
    <w:rsid w:val="00111297"/>
    <w:rsid w:val="00111389"/>
    <w:rsid w:val="001123B2"/>
    <w:rsid w:val="00112946"/>
    <w:rsid w:val="0011294C"/>
    <w:rsid w:val="001129B5"/>
    <w:rsid w:val="00112B32"/>
    <w:rsid w:val="00112F55"/>
    <w:rsid w:val="00113415"/>
    <w:rsid w:val="001134A5"/>
    <w:rsid w:val="00114002"/>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3E51"/>
    <w:rsid w:val="00123F8E"/>
    <w:rsid w:val="001241F3"/>
    <w:rsid w:val="001243DC"/>
    <w:rsid w:val="0012480A"/>
    <w:rsid w:val="00124CB8"/>
    <w:rsid w:val="001250F6"/>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53"/>
    <w:rsid w:val="001304A1"/>
    <w:rsid w:val="00130F08"/>
    <w:rsid w:val="00130F6C"/>
    <w:rsid w:val="0013139A"/>
    <w:rsid w:val="00131559"/>
    <w:rsid w:val="001319E3"/>
    <w:rsid w:val="00132215"/>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50B9"/>
    <w:rsid w:val="001351CB"/>
    <w:rsid w:val="0013534C"/>
    <w:rsid w:val="0013551E"/>
    <w:rsid w:val="001355E3"/>
    <w:rsid w:val="001356CE"/>
    <w:rsid w:val="0013581E"/>
    <w:rsid w:val="00135AF6"/>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3E1"/>
    <w:rsid w:val="00141B0A"/>
    <w:rsid w:val="001423A4"/>
    <w:rsid w:val="00142642"/>
    <w:rsid w:val="00142687"/>
    <w:rsid w:val="00142810"/>
    <w:rsid w:val="001428B9"/>
    <w:rsid w:val="00142BC0"/>
    <w:rsid w:val="001430B0"/>
    <w:rsid w:val="001436C9"/>
    <w:rsid w:val="00143948"/>
    <w:rsid w:val="00143A4D"/>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420"/>
    <w:rsid w:val="001479FE"/>
    <w:rsid w:val="00147BDE"/>
    <w:rsid w:val="001501CE"/>
    <w:rsid w:val="0015046A"/>
    <w:rsid w:val="00150503"/>
    <w:rsid w:val="00150553"/>
    <w:rsid w:val="0015057D"/>
    <w:rsid w:val="00150856"/>
    <w:rsid w:val="00150948"/>
    <w:rsid w:val="001509E6"/>
    <w:rsid w:val="00150C7E"/>
    <w:rsid w:val="00150DD0"/>
    <w:rsid w:val="00150E18"/>
    <w:rsid w:val="001511EF"/>
    <w:rsid w:val="00152226"/>
    <w:rsid w:val="0015279F"/>
    <w:rsid w:val="00152881"/>
    <w:rsid w:val="001528EF"/>
    <w:rsid w:val="0015317A"/>
    <w:rsid w:val="00153392"/>
    <w:rsid w:val="00153F78"/>
    <w:rsid w:val="00153FEF"/>
    <w:rsid w:val="00154206"/>
    <w:rsid w:val="00154349"/>
    <w:rsid w:val="00154D20"/>
    <w:rsid w:val="00154E4F"/>
    <w:rsid w:val="00155488"/>
    <w:rsid w:val="001554FC"/>
    <w:rsid w:val="00155702"/>
    <w:rsid w:val="00155847"/>
    <w:rsid w:val="00155FEE"/>
    <w:rsid w:val="001560BE"/>
    <w:rsid w:val="0015631A"/>
    <w:rsid w:val="00156BE5"/>
    <w:rsid w:val="00156C63"/>
    <w:rsid w:val="00156E9A"/>
    <w:rsid w:val="00156EF9"/>
    <w:rsid w:val="00157014"/>
    <w:rsid w:val="0015713D"/>
    <w:rsid w:val="001572B7"/>
    <w:rsid w:val="001573E9"/>
    <w:rsid w:val="00157507"/>
    <w:rsid w:val="001575C9"/>
    <w:rsid w:val="0015767C"/>
    <w:rsid w:val="00157885"/>
    <w:rsid w:val="00157C0B"/>
    <w:rsid w:val="00157CE1"/>
    <w:rsid w:val="00160068"/>
    <w:rsid w:val="00160340"/>
    <w:rsid w:val="00160481"/>
    <w:rsid w:val="00161185"/>
    <w:rsid w:val="00161386"/>
    <w:rsid w:val="00161E04"/>
    <w:rsid w:val="00162044"/>
    <w:rsid w:val="00162129"/>
    <w:rsid w:val="00162285"/>
    <w:rsid w:val="00162723"/>
    <w:rsid w:val="001627CB"/>
    <w:rsid w:val="001630CC"/>
    <w:rsid w:val="00163358"/>
    <w:rsid w:val="00163A58"/>
    <w:rsid w:val="00163BA9"/>
    <w:rsid w:val="001641B7"/>
    <w:rsid w:val="001648E3"/>
    <w:rsid w:val="00164A98"/>
    <w:rsid w:val="00164AAB"/>
    <w:rsid w:val="00164BB1"/>
    <w:rsid w:val="00164CA7"/>
    <w:rsid w:val="00165284"/>
    <w:rsid w:val="001652AF"/>
    <w:rsid w:val="00165429"/>
    <w:rsid w:val="001658D1"/>
    <w:rsid w:val="00165943"/>
    <w:rsid w:val="00165DC5"/>
    <w:rsid w:val="00166937"/>
    <w:rsid w:val="00166B86"/>
    <w:rsid w:val="00166C08"/>
    <w:rsid w:val="00167777"/>
    <w:rsid w:val="00167A06"/>
    <w:rsid w:val="00170005"/>
    <w:rsid w:val="001700ED"/>
    <w:rsid w:val="001701D4"/>
    <w:rsid w:val="00170633"/>
    <w:rsid w:val="00170A7C"/>
    <w:rsid w:val="00171291"/>
    <w:rsid w:val="00171308"/>
    <w:rsid w:val="00171485"/>
    <w:rsid w:val="00171752"/>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5240"/>
    <w:rsid w:val="00175358"/>
    <w:rsid w:val="00175988"/>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39F"/>
    <w:rsid w:val="0018140C"/>
    <w:rsid w:val="0018145E"/>
    <w:rsid w:val="00181571"/>
    <w:rsid w:val="00181B40"/>
    <w:rsid w:val="00181C28"/>
    <w:rsid w:val="001823B6"/>
    <w:rsid w:val="001825FC"/>
    <w:rsid w:val="00182E34"/>
    <w:rsid w:val="00182F7A"/>
    <w:rsid w:val="0018368F"/>
    <w:rsid w:val="00183B30"/>
    <w:rsid w:val="00183F19"/>
    <w:rsid w:val="00184317"/>
    <w:rsid w:val="00184678"/>
    <w:rsid w:val="0018471A"/>
    <w:rsid w:val="00184912"/>
    <w:rsid w:val="00184F5F"/>
    <w:rsid w:val="00184F9C"/>
    <w:rsid w:val="001851F6"/>
    <w:rsid w:val="00185B10"/>
    <w:rsid w:val="00185B59"/>
    <w:rsid w:val="00185C98"/>
    <w:rsid w:val="00186286"/>
    <w:rsid w:val="00186816"/>
    <w:rsid w:val="00186822"/>
    <w:rsid w:val="00186A93"/>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C3F"/>
    <w:rsid w:val="00192051"/>
    <w:rsid w:val="00192363"/>
    <w:rsid w:val="0019236D"/>
    <w:rsid w:val="00192538"/>
    <w:rsid w:val="001926F4"/>
    <w:rsid w:val="00192E53"/>
    <w:rsid w:val="001932EA"/>
    <w:rsid w:val="001936C5"/>
    <w:rsid w:val="00193C29"/>
    <w:rsid w:val="00193D64"/>
    <w:rsid w:val="00193DB0"/>
    <w:rsid w:val="00194056"/>
    <w:rsid w:val="001943B9"/>
    <w:rsid w:val="001945BF"/>
    <w:rsid w:val="0019464E"/>
    <w:rsid w:val="00194771"/>
    <w:rsid w:val="0019539E"/>
    <w:rsid w:val="001953A9"/>
    <w:rsid w:val="00195639"/>
    <w:rsid w:val="001959F2"/>
    <w:rsid w:val="00195AE2"/>
    <w:rsid w:val="00195AE6"/>
    <w:rsid w:val="00195B0B"/>
    <w:rsid w:val="00195BDB"/>
    <w:rsid w:val="00196229"/>
    <w:rsid w:val="001968C0"/>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ADD"/>
    <w:rsid w:val="001A2B56"/>
    <w:rsid w:val="001A34CE"/>
    <w:rsid w:val="001A35B2"/>
    <w:rsid w:val="001A386C"/>
    <w:rsid w:val="001A3B12"/>
    <w:rsid w:val="001A3D9B"/>
    <w:rsid w:val="001A3DAD"/>
    <w:rsid w:val="001A3DEF"/>
    <w:rsid w:val="001A3EFF"/>
    <w:rsid w:val="001A4541"/>
    <w:rsid w:val="001A45DE"/>
    <w:rsid w:val="001A4817"/>
    <w:rsid w:val="001A4B63"/>
    <w:rsid w:val="001A4CA0"/>
    <w:rsid w:val="001A5860"/>
    <w:rsid w:val="001A5A6D"/>
    <w:rsid w:val="001A5BBA"/>
    <w:rsid w:val="001A5CF2"/>
    <w:rsid w:val="001A6E74"/>
    <w:rsid w:val="001A6F3C"/>
    <w:rsid w:val="001A6FF4"/>
    <w:rsid w:val="001A7285"/>
    <w:rsid w:val="001A7691"/>
    <w:rsid w:val="001A772B"/>
    <w:rsid w:val="001A7779"/>
    <w:rsid w:val="001A77BC"/>
    <w:rsid w:val="001A7958"/>
    <w:rsid w:val="001A7CD9"/>
    <w:rsid w:val="001A7FDF"/>
    <w:rsid w:val="001B0054"/>
    <w:rsid w:val="001B0131"/>
    <w:rsid w:val="001B01EC"/>
    <w:rsid w:val="001B12CF"/>
    <w:rsid w:val="001B164D"/>
    <w:rsid w:val="001B190B"/>
    <w:rsid w:val="001B1E0C"/>
    <w:rsid w:val="001B1E81"/>
    <w:rsid w:val="001B1FAF"/>
    <w:rsid w:val="001B201D"/>
    <w:rsid w:val="001B2655"/>
    <w:rsid w:val="001B2850"/>
    <w:rsid w:val="001B2A50"/>
    <w:rsid w:val="001B2C39"/>
    <w:rsid w:val="001B2DC9"/>
    <w:rsid w:val="001B2E06"/>
    <w:rsid w:val="001B3362"/>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4"/>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5E84"/>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7C0"/>
    <w:rsid w:val="001D1A96"/>
    <w:rsid w:val="001D1CED"/>
    <w:rsid w:val="001D2323"/>
    <w:rsid w:val="001D2569"/>
    <w:rsid w:val="001D26F7"/>
    <w:rsid w:val="001D2CA5"/>
    <w:rsid w:val="001D309D"/>
    <w:rsid w:val="001D31D0"/>
    <w:rsid w:val="001D3521"/>
    <w:rsid w:val="001D3B74"/>
    <w:rsid w:val="001D3F07"/>
    <w:rsid w:val="001D4711"/>
    <w:rsid w:val="001D4A3D"/>
    <w:rsid w:val="001D5012"/>
    <w:rsid w:val="001D5216"/>
    <w:rsid w:val="001D53AB"/>
    <w:rsid w:val="001D55A2"/>
    <w:rsid w:val="001D5918"/>
    <w:rsid w:val="001D5E1F"/>
    <w:rsid w:val="001D5F16"/>
    <w:rsid w:val="001D60B3"/>
    <w:rsid w:val="001D6142"/>
    <w:rsid w:val="001D6200"/>
    <w:rsid w:val="001D62AA"/>
    <w:rsid w:val="001D6601"/>
    <w:rsid w:val="001D6836"/>
    <w:rsid w:val="001D6871"/>
    <w:rsid w:val="001D69F2"/>
    <w:rsid w:val="001D717C"/>
    <w:rsid w:val="001D76F4"/>
    <w:rsid w:val="001D782A"/>
    <w:rsid w:val="001D7CA8"/>
    <w:rsid w:val="001D7DEB"/>
    <w:rsid w:val="001D7E5B"/>
    <w:rsid w:val="001D7FC4"/>
    <w:rsid w:val="001E00BA"/>
    <w:rsid w:val="001E01C0"/>
    <w:rsid w:val="001E01EF"/>
    <w:rsid w:val="001E0383"/>
    <w:rsid w:val="001E0854"/>
    <w:rsid w:val="001E08A5"/>
    <w:rsid w:val="001E090D"/>
    <w:rsid w:val="001E0A33"/>
    <w:rsid w:val="001E0B42"/>
    <w:rsid w:val="001E1020"/>
    <w:rsid w:val="001E10C4"/>
    <w:rsid w:val="001E12A3"/>
    <w:rsid w:val="001E13D1"/>
    <w:rsid w:val="001E14D3"/>
    <w:rsid w:val="001E166F"/>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341"/>
    <w:rsid w:val="001E544A"/>
    <w:rsid w:val="001E55F7"/>
    <w:rsid w:val="001E56E8"/>
    <w:rsid w:val="001E57A3"/>
    <w:rsid w:val="001E6095"/>
    <w:rsid w:val="001E62CA"/>
    <w:rsid w:val="001E66B3"/>
    <w:rsid w:val="001E6708"/>
    <w:rsid w:val="001E6A74"/>
    <w:rsid w:val="001E6CDC"/>
    <w:rsid w:val="001E7283"/>
    <w:rsid w:val="001E7992"/>
    <w:rsid w:val="001E7B9F"/>
    <w:rsid w:val="001E7C94"/>
    <w:rsid w:val="001E7D62"/>
    <w:rsid w:val="001E7F38"/>
    <w:rsid w:val="001F0094"/>
    <w:rsid w:val="001F0369"/>
    <w:rsid w:val="001F03E1"/>
    <w:rsid w:val="001F04C1"/>
    <w:rsid w:val="001F0610"/>
    <w:rsid w:val="001F0750"/>
    <w:rsid w:val="001F0876"/>
    <w:rsid w:val="001F0FFD"/>
    <w:rsid w:val="001F15F9"/>
    <w:rsid w:val="001F16E7"/>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B2A"/>
    <w:rsid w:val="001F4E2C"/>
    <w:rsid w:val="001F4FDF"/>
    <w:rsid w:val="001F51CC"/>
    <w:rsid w:val="001F52BC"/>
    <w:rsid w:val="001F537C"/>
    <w:rsid w:val="001F5B1A"/>
    <w:rsid w:val="001F5B65"/>
    <w:rsid w:val="001F5BD7"/>
    <w:rsid w:val="001F5C5D"/>
    <w:rsid w:val="001F659B"/>
    <w:rsid w:val="001F663A"/>
    <w:rsid w:val="001F66AF"/>
    <w:rsid w:val="001F6728"/>
    <w:rsid w:val="001F6770"/>
    <w:rsid w:val="001F6798"/>
    <w:rsid w:val="001F684F"/>
    <w:rsid w:val="001F6A15"/>
    <w:rsid w:val="001F6D8B"/>
    <w:rsid w:val="001F7BBF"/>
    <w:rsid w:val="0020015E"/>
    <w:rsid w:val="0020062B"/>
    <w:rsid w:val="00200C3D"/>
    <w:rsid w:val="00200D92"/>
    <w:rsid w:val="00200F4F"/>
    <w:rsid w:val="002011CB"/>
    <w:rsid w:val="00201A94"/>
    <w:rsid w:val="00201B59"/>
    <w:rsid w:val="00201D53"/>
    <w:rsid w:val="00201DD6"/>
    <w:rsid w:val="0020210F"/>
    <w:rsid w:val="0020217F"/>
    <w:rsid w:val="002022AC"/>
    <w:rsid w:val="0020259D"/>
    <w:rsid w:val="00202E37"/>
    <w:rsid w:val="00203209"/>
    <w:rsid w:val="00203243"/>
    <w:rsid w:val="0020385B"/>
    <w:rsid w:val="0020400D"/>
    <w:rsid w:val="0020404F"/>
    <w:rsid w:val="0020406E"/>
    <w:rsid w:val="00204608"/>
    <w:rsid w:val="0020472A"/>
    <w:rsid w:val="00204C28"/>
    <w:rsid w:val="00204D77"/>
    <w:rsid w:val="00204E02"/>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EBD"/>
    <w:rsid w:val="00210FE0"/>
    <w:rsid w:val="00211056"/>
    <w:rsid w:val="002111F5"/>
    <w:rsid w:val="002112D1"/>
    <w:rsid w:val="0021145F"/>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B55"/>
    <w:rsid w:val="00215E12"/>
    <w:rsid w:val="00215EEA"/>
    <w:rsid w:val="00216160"/>
    <w:rsid w:val="00216624"/>
    <w:rsid w:val="0021689F"/>
    <w:rsid w:val="00216A86"/>
    <w:rsid w:val="00217002"/>
    <w:rsid w:val="00217410"/>
    <w:rsid w:val="00217431"/>
    <w:rsid w:val="0021746A"/>
    <w:rsid w:val="00217701"/>
    <w:rsid w:val="00217CAD"/>
    <w:rsid w:val="00217CBE"/>
    <w:rsid w:val="00217F8B"/>
    <w:rsid w:val="0022005C"/>
    <w:rsid w:val="002208C9"/>
    <w:rsid w:val="00221063"/>
    <w:rsid w:val="00221160"/>
    <w:rsid w:val="0022159C"/>
    <w:rsid w:val="0022164F"/>
    <w:rsid w:val="00221B3A"/>
    <w:rsid w:val="00221CD2"/>
    <w:rsid w:val="00221ED4"/>
    <w:rsid w:val="0022227E"/>
    <w:rsid w:val="0022279D"/>
    <w:rsid w:val="002227B0"/>
    <w:rsid w:val="002229C9"/>
    <w:rsid w:val="00222B96"/>
    <w:rsid w:val="0022345D"/>
    <w:rsid w:val="00223751"/>
    <w:rsid w:val="002237CA"/>
    <w:rsid w:val="00223850"/>
    <w:rsid w:val="00223B8B"/>
    <w:rsid w:val="0022407F"/>
    <w:rsid w:val="002242A3"/>
    <w:rsid w:val="00224334"/>
    <w:rsid w:val="002249C6"/>
    <w:rsid w:val="00224AB4"/>
    <w:rsid w:val="00224E0E"/>
    <w:rsid w:val="00224E2B"/>
    <w:rsid w:val="00225060"/>
    <w:rsid w:val="00225736"/>
    <w:rsid w:val="0022589A"/>
    <w:rsid w:val="00225B8B"/>
    <w:rsid w:val="00225EEC"/>
    <w:rsid w:val="00226706"/>
    <w:rsid w:val="00226E3D"/>
    <w:rsid w:val="0022705A"/>
    <w:rsid w:val="0022715F"/>
    <w:rsid w:val="002273C5"/>
    <w:rsid w:val="00227597"/>
    <w:rsid w:val="00230148"/>
    <w:rsid w:val="0023038A"/>
    <w:rsid w:val="00230879"/>
    <w:rsid w:val="00230977"/>
    <w:rsid w:val="002313EA"/>
    <w:rsid w:val="0023146C"/>
    <w:rsid w:val="00231785"/>
    <w:rsid w:val="002317A1"/>
    <w:rsid w:val="00231D53"/>
    <w:rsid w:val="0023203C"/>
    <w:rsid w:val="0023273A"/>
    <w:rsid w:val="0023282E"/>
    <w:rsid w:val="00232B6D"/>
    <w:rsid w:val="00233038"/>
    <w:rsid w:val="002331FB"/>
    <w:rsid w:val="002333FA"/>
    <w:rsid w:val="002338CB"/>
    <w:rsid w:val="002339AE"/>
    <w:rsid w:val="0023438A"/>
    <w:rsid w:val="00234574"/>
    <w:rsid w:val="00234736"/>
    <w:rsid w:val="002347BE"/>
    <w:rsid w:val="002347E8"/>
    <w:rsid w:val="00234B71"/>
    <w:rsid w:val="00234DD0"/>
    <w:rsid w:val="002353D1"/>
    <w:rsid w:val="00235668"/>
    <w:rsid w:val="00235A7F"/>
    <w:rsid w:val="00235CA6"/>
    <w:rsid w:val="00236047"/>
    <w:rsid w:val="00236870"/>
    <w:rsid w:val="002368CA"/>
    <w:rsid w:val="00236A75"/>
    <w:rsid w:val="00236E1C"/>
    <w:rsid w:val="0023716A"/>
    <w:rsid w:val="00237291"/>
    <w:rsid w:val="00237491"/>
    <w:rsid w:val="002374EE"/>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2ED4"/>
    <w:rsid w:val="002531DC"/>
    <w:rsid w:val="002533DA"/>
    <w:rsid w:val="00253525"/>
    <w:rsid w:val="00253D70"/>
    <w:rsid w:val="00253F5B"/>
    <w:rsid w:val="0025415E"/>
    <w:rsid w:val="00254689"/>
    <w:rsid w:val="00254B03"/>
    <w:rsid w:val="00255174"/>
    <w:rsid w:val="00255214"/>
    <w:rsid w:val="00255C95"/>
    <w:rsid w:val="00255CDA"/>
    <w:rsid w:val="00255F39"/>
    <w:rsid w:val="002576A6"/>
    <w:rsid w:val="002579B1"/>
    <w:rsid w:val="00257B6E"/>
    <w:rsid w:val="00257B75"/>
    <w:rsid w:val="00257E6C"/>
    <w:rsid w:val="00257F9F"/>
    <w:rsid w:val="00260047"/>
    <w:rsid w:val="0026019C"/>
    <w:rsid w:val="00260316"/>
    <w:rsid w:val="002606F9"/>
    <w:rsid w:val="0026070B"/>
    <w:rsid w:val="00260CF1"/>
    <w:rsid w:val="00260DDB"/>
    <w:rsid w:val="00260F49"/>
    <w:rsid w:val="0026103B"/>
    <w:rsid w:val="0026161F"/>
    <w:rsid w:val="00261BD2"/>
    <w:rsid w:val="00261E16"/>
    <w:rsid w:val="002621D8"/>
    <w:rsid w:val="002626D1"/>
    <w:rsid w:val="002628D8"/>
    <w:rsid w:val="00262E1F"/>
    <w:rsid w:val="00262E21"/>
    <w:rsid w:val="00263098"/>
    <w:rsid w:val="00263221"/>
    <w:rsid w:val="00263299"/>
    <w:rsid w:val="00263368"/>
    <w:rsid w:val="0026355E"/>
    <w:rsid w:val="00263616"/>
    <w:rsid w:val="00263621"/>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41"/>
    <w:rsid w:val="00271EEC"/>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DA9"/>
    <w:rsid w:val="0027641A"/>
    <w:rsid w:val="002766BB"/>
    <w:rsid w:val="00276B0B"/>
    <w:rsid w:val="00276B3E"/>
    <w:rsid w:val="00276B5A"/>
    <w:rsid w:val="00276E4C"/>
    <w:rsid w:val="0027773A"/>
    <w:rsid w:val="00277D32"/>
    <w:rsid w:val="00277FDA"/>
    <w:rsid w:val="0028036B"/>
    <w:rsid w:val="00280502"/>
    <w:rsid w:val="0028065E"/>
    <w:rsid w:val="00280B8B"/>
    <w:rsid w:val="002814DB"/>
    <w:rsid w:val="00281867"/>
    <w:rsid w:val="00281E25"/>
    <w:rsid w:val="00281E53"/>
    <w:rsid w:val="00281E88"/>
    <w:rsid w:val="002822E3"/>
    <w:rsid w:val="00282404"/>
    <w:rsid w:val="002829B3"/>
    <w:rsid w:val="00282D81"/>
    <w:rsid w:val="00282FBF"/>
    <w:rsid w:val="002833C2"/>
    <w:rsid w:val="002834EF"/>
    <w:rsid w:val="00283567"/>
    <w:rsid w:val="0028358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5F03"/>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A0C"/>
    <w:rsid w:val="00290D20"/>
    <w:rsid w:val="00290D5F"/>
    <w:rsid w:val="00290DDC"/>
    <w:rsid w:val="00291150"/>
    <w:rsid w:val="0029118C"/>
    <w:rsid w:val="002912D1"/>
    <w:rsid w:val="00291844"/>
    <w:rsid w:val="00291980"/>
    <w:rsid w:val="002919B9"/>
    <w:rsid w:val="00291A03"/>
    <w:rsid w:val="00291D4D"/>
    <w:rsid w:val="00292113"/>
    <w:rsid w:val="002930BA"/>
    <w:rsid w:val="0029328C"/>
    <w:rsid w:val="002937B3"/>
    <w:rsid w:val="0029468A"/>
    <w:rsid w:val="00294936"/>
    <w:rsid w:val="002949E4"/>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6FF"/>
    <w:rsid w:val="002A2AB8"/>
    <w:rsid w:val="002A2F48"/>
    <w:rsid w:val="002A30C5"/>
    <w:rsid w:val="002A33B6"/>
    <w:rsid w:val="002A3436"/>
    <w:rsid w:val="002A3EB5"/>
    <w:rsid w:val="002A4181"/>
    <w:rsid w:val="002A4273"/>
    <w:rsid w:val="002A4480"/>
    <w:rsid w:val="002A461E"/>
    <w:rsid w:val="002A46B0"/>
    <w:rsid w:val="002A47D5"/>
    <w:rsid w:val="002A4807"/>
    <w:rsid w:val="002A4865"/>
    <w:rsid w:val="002A49D4"/>
    <w:rsid w:val="002A4C7B"/>
    <w:rsid w:val="002A4F26"/>
    <w:rsid w:val="002A51B9"/>
    <w:rsid w:val="002A548D"/>
    <w:rsid w:val="002A55E3"/>
    <w:rsid w:val="002A59FB"/>
    <w:rsid w:val="002A5EA7"/>
    <w:rsid w:val="002A6137"/>
    <w:rsid w:val="002A6B66"/>
    <w:rsid w:val="002A6CF3"/>
    <w:rsid w:val="002A71AC"/>
    <w:rsid w:val="002A7329"/>
    <w:rsid w:val="002A7F55"/>
    <w:rsid w:val="002A7F87"/>
    <w:rsid w:val="002A7FB3"/>
    <w:rsid w:val="002B02CB"/>
    <w:rsid w:val="002B039B"/>
    <w:rsid w:val="002B043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3506"/>
    <w:rsid w:val="002B376F"/>
    <w:rsid w:val="002B38C8"/>
    <w:rsid w:val="002B38DB"/>
    <w:rsid w:val="002B3F34"/>
    <w:rsid w:val="002B402D"/>
    <w:rsid w:val="002B4748"/>
    <w:rsid w:val="002B47AC"/>
    <w:rsid w:val="002B480F"/>
    <w:rsid w:val="002B4912"/>
    <w:rsid w:val="002B4B2E"/>
    <w:rsid w:val="002B4C53"/>
    <w:rsid w:val="002B4CFF"/>
    <w:rsid w:val="002B511D"/>
    <w:rsid w:val="002B53A1"/>
    <w:rsid w:val="002B5A2C"/>
    <w:rsid w:val="002B5B97"/>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A63"/>
    <w:rsid w:val="002C1DBB"/>
    <w:rsid w:val="002C1F8B"/>
    <w:rsid w:val="002C2060"/>
    <w:rsid w:val="002C230A"/>
    <w:rsid w:val="002C2A19"/>
    <w:rsid w:val="002C2CE4"/>
    <w:rsid w:val="002C2D8B"/>
    <w:rsid w:val="002C2E52"/>
    <w:rsid w:val="002C3375"/>
    <w:rsid w:val="002C3420"/>
    <w:rsid w:val="002C3ADF"/>
    <w:rsid w:val="002C3DBA"/>
    <w:rsid w:val="002C3DC5"/>
    <w:rsid w:val="002C3DD6"/>
    <w:rsid w:val="002C44C0"/>
    <w:rsid w:val="002C5385"/>
    <w:rsid w:val="002C5622"/>
    <w:rsid w:val="002C597C"/>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468"/>
    <w:rsid w:val="002D0517"/>
    <w:rsid w:val="002D086A"/>
    <w:rsid w:val="002D0B89"/>
    <w:rsid w:val="002D14A5"/>
    <w:rsid w:val="002D1505"/>
    <w:rsid w:val="002D169E"/>
    <w:rsid w:val="002D1866"/>
    <w:rsid w:val="002D1AD2"/>
    <w:rsid w:val="002D1EBB"/>
    <w:rsid w:val="002D223F"/>
    <w:rsid w:val="002D230A"/>
    <w:rsid w:val="002D25BF"/>
    <w:rsid w:val="002D2A13"/>
    <w:rsid w:val="002D2CE2"/>
    <w:rsid w:val="002D2D76"/>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86A"/>
    <w:rsid w:val="002D5F86"/>
    <w:rsid w:val="002D6B2B"/>
    <w:rsid w:val="002D6F18"/>
    <w:rsid w:val="002D70BB"/>
    <w:rsid w:val="002D739F"/>
    <w:rsid w:val="002D73A4"/>
    <w:rsid w:val="002D74F8"/>
    <w:rsid w:val="002D75F2"/>
    <w:rsid w:val="002D7FFD"/>
    <w:rsid w:val="002E0592"/>
    <w:rsid w:val="002E06A8"/>
    <w:rsid w:val="002E0E55"/>
    <w:rsid w:val="002E121D"/>
    <w:rsid w:val="002E150D"/>
    <w:rsid w:val="002E1589"/>
    <w:rsid w:val="002E1620"/>
    <w:rsid w:val="002E192F"/>
    <w:rsid w:val="002E1D00"/>
    <w:rsid w:val="002E2200"/>
    <w:rsid w:val="002E24B8"/>
    <w:rsid w:val="002E29FF"/>
    <w:rsid w:val="002E37F7"/>
    <w:rsid w:val="002E3A18"/>
    <w:rsid w:val="002E3CE6"/>
    <w:rsid w:val="002E3D63"/>
    <w:rsid w:val="002E3E96"/>
    <w:rsid w:val="002E41B7"/>
    <w:rsid w:val="002E43A0"/>
    <w:rsid w:val="002E4454"/>
    <w:rsid w:val="002E4777"/>
    <w:rsid w:val="002E48F3"/>
    <w:rsid w:val="002E4903"/>
    <w:rsid w:val="002E4D96"/>
    <w:rsid w:val="002E4E7F"/>
    <w:rsid w:val="002E4F52"/>
    <w:rsid w:val="002E517D"/>
    <w:rsid w:val="002E541E"/>
    <w:rsid w:val="002E5454"/>
    <w:rsid w:val="002E55AA"/>
    <w:rsid w:val="002E5CE3"/>
    <w:rsid w:val="002E5F86"/>
    <w:rsid w:val="002E62E3"/>
    <w:rsid w:val="002E631C"/>
    <w:rsid w:val="002E6522"/>
    <w:rsid w:val="002E6D0B"/>
    <w:rsid w:val="002E6D42"/>
    <w:rsid w:val="002E6DD6"/>
    <w:rsid w:val="002E7121"/>
    <w:rsid w:val="002E72CD"/>
    <w:rsid w:val="002E775B"/>
    <w:rsid w:val="002E798A"/>
    <w:rsid w:val="002E7A9E"/>
    <w:rsid w:val="002F05C3"/>
    <w:rsid w:val="002F0925"/>
    <w:rsid w:val="002F09D1"/>
    <w:rsid w:val="002F0A82"/>
    <w:rsid w:val="002F0C74"/>
    <w:rsid w:val="002F1570"/>
    <w:rsid w:val="002F17CB"/>
    <w:rsid w:val="002F195C"/>
    <w:rsid w:val="002F1A47"/>
    <w:rsid w:val="002F1A8D"/>
    <w:rsid w:val="002F1AAF"/>
    <w:rsid w:val="002F1B1E"/>
    <w:rsid w:val="002F2140"/>
    <w:rsid w:val="002F234B"/>
    <w:rsid w:val="002F251B"/>
    <w:rsid w:val="002F2845"/>
    <w:rsid w:val="002F2BEA"/>
    <w:rsid w:val="002F2F0C"/>
    <w:rsid w:val="002F2F81"/>
    <w:rsid w:val="002F316D"/>
    <w:rsid w:val="002F3963"/>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5F8"/>
    <w:rsid w:val="003021BC"/>
    <w:rsid w:val="00302218"/>
    <w:rsid w:val="00302391"/>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5E56"/>
    <w:rsid w:val="00306220"/>
    <w:rsid w:val="003062C2"/>
    <w:rsid w:val="003065A0"/>
    <w:rsid w:val="00306FC7"/>
    <w:rsid w:val="00307175"/>
    <w:rsid w:val="003078AD"/>
    <w:rsid w:val="0030797D"/>
    <w:rsid w:val="00307A85"/>
    <w:rsid w:val="00307C29"/>
    <w:rsid w:val="00307D7D"/>
    <w:rsid w:val="00307E97"/>
    <w:rsid w:val="0031018A"/>
    <w:rsid w:val="00310357"/>
    <w:rsid w:val="0031035A"/>
    <w:rsid w:val="00310727"/>
    <w:rsid w:val="00310C53"/>
    <w:rsid w:val="0031104E"/>
    <w:rsid w:val="003115D5"/>
    <w:rsid w:val="003116E3"/>
    <w:rsid w:val="00311B82"/>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7C2"/>
    <w:rsid w:val="00313A78"/>
    <w:rsid w:val="00313B17"/>
    <w:rsid w:val="00313D3C"/>
    <w:rsid w:val="00313ED2"/>
    <w:rsid w:val="00313F1E"/>
    <w:rsid w:val="00313F47"/>
    <w:rsid w:val="00313FC5"/>
    <w:rsid w:val="00314207"/>
    <w:rsid w:val="0031447C"/>
    <w:rsid w:val="0031461C"/>
    <w:rsid w:val="0031469F"/>
    <w:rsid w:val="00314F0A"/>
    <w:rsid w:val="00315028"/>
    <w:rsid w:val="00315048"/>
    <w:rsid w:val="00315151"/>
    <w:rsid w:val="00315399"/>
    <w:rsid w:val="003154C9"/>
    <w:rsid w:val="0031565D"/>
    <w:rsid w:val="0031599C"/>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A36"/>
    <w:rsid w:val="00320B43"/>
    <w:rsid w:val="003211F8"/>
    <w:rsid w:val="003212B8"/>
    <w:rsid w:val="0032156D"/>
    <w:rsid w:val="00322547"/>
    <w:rsid w:val="00322EE5"/>
    <w:rsid w:val="00322F85"/>
    <w:rsid w:val="003230D0"/>
    <w:rsid w:val="003234A3"/>
    <w:rsid w:val="003237B8"/>
    <w:rsid w:val="00323907"/>
    <w:rsid w:val="003239E1"/>
    <w:rsid w:val="003239FD"/>
    <w:rsid w:val="00323BFF"/>
    <w:rsid w:val="00323C96"/>
    <w:rsid w:val="00324288"/>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24A4"/>
    <w:rsid w:val="0033315D"/>
    <w:rsid w:val="003339D7"/>
    <w:rsid w:val="00333B35"/>
    <w:rsid w:val="0033431A"/>
    <w:rsid w:val="00334395"/>
    <w:rsid w:val="003344D4"/>
    <w:rsid w:val="00334610"/>
    <w:rsid w:val="00334EB9"/>
    <w:rsid w:val="00335121"/>
    <w:rsid w:val="00335223"/>
    <w:rsid w:val="00335827"/>
    <w:rsid w:val="00335D52"/>
    <w:rsid w:val="0033613B"/>
    <w:rsid w:val="0033616B"/>
    <w:rsid w:val="00336217"/>
    <w:rsid w:val="00336406"/>
    <w:rsid w:val="00336601"/>
    <w:rsid w:val="003366B0"/>
    <w:rsid w:val="003369BE"/>
    <w:rsid w:val="00336ABC"/>
    <w:rsid w:val="00336AD5"/>
    <w:rsid w:val="00336D33"/>
    <w:rsid w:val="00336E10"/>
    <w:rsid w:val="003373F7"/>
    <w:rsid w:val="0033793A"/>
    <w:rsid w:val="00337CDA"/>
    <w:rsid w:val="00337E82"/>
    <w:rsid w:val="00337F87"/>
    <w:rsid w:val="00337FC6"/>
    <w:rsid w:val="00340235"/>
    <w:rsid w:val="00340554"/>
    <w:rsid w:val="003405E3"/>
    <w:rsid w:val="00340FCB"/>
    <w:rsid w:val="00341395"/>
    <w:rsid w:val="00341406"/>
    <w:rsid w:val="003417F0"/>
    <w:rsid w:val="00341AA9"/>
    <w:rsid w:val="003420CF"/>
    <w:rsid w:val="00342554"/>
    <w:rsid w:val="003425C3"/>
    <w:rsid w:val="00342653"/>
    <w:rsid w:val="00342ABA"/>
    <w:rsid w:val="00342FD0"/>
    <w:rsid w:val="003434B9"/>
    <w:rsid w:val="00343B32"/>
    <w:rsid w:val="00344012"/>
    <w:rsid w:val="003440EE"/>
    <w:rsid w:val="00344427"/>
    <w:rsid w:val="003445C1"/>
    <w:rsid w:val="0034464C"/>
    <w:rsid w:val="00344820"/>
    <w:rsid w:val="0034483D"/>
    <w:rsid w:val="00344D25"/>
    <w:rsid w:val="00344DE1"/>
    <w:rsid w:val="00344E15"/>
    <w:rsid w:val="00345040"/>
    <w:rsid w:val="00345050"/>
    <w:rsid w:val="0034523F"/>
    <w:rsid w:val="00345279"/>
    <w:rsid w:val="00345456"/>
    <w:rsid w:val="0034575C"/>
    <w:rsid w:val="00345818"/>
    <w:rsid w:val="00345CD7"/>
    <w:rsid w:val="00345E81"/>
    <w:rsid w:val="003465FB"/>
    <w:rsid w:val="00346B67"/>
    <w:rsid w:val="00346CF1"/>
    <w:rsid w:val="00347154"/>
    <w:rsid w:val="00347716"/>
    <w:rsid w:val="00347B80"/>
    <w:rsid w:val="00347BB3"/>
    <w:rsid w:val="00347C62"/>
    <w:rsid w:val="00347EE4"/>
    <w:rsid w:val="003509C5"/>
    <w:rsid w:val="00350A1D"/>
    <w:rsid w:val="00350AF1"/>
    <w:rsid w:val="003511FB"/>
    <w:rsid w:val="0035162D"/>
    <w:rsid w:val="0035196D"/>
    <w:rsid w:val="00351A6C"/>
    <w:rsid w:val="00351B56"/>
    <w:rsid w:val="00351FBA"/>
    <w:rsid w:val="00352437"/>
    <w:rsid w:val="003524D9"/>
    <w:rsid w:val="00352B10"/>
    <w:rsid w:val="00353187"/>
    <w:rsid w:val="003531B5"/>
    <w:rsid w:val="00353310"/>
    <w:rsid w:val="00353516"/>
    <w:rsid w:val="0035357B"/>
    <w:rsid w:val="003535A1"/>
    <w:rsid w:val="00353614"/>
    <w:rsid w:val="00353670"/>
    <w:rsid w:val="00353783"/>
    <w:rsid w:val="00353929"/>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535"/>
    <w:rsid w:val="00356548"/>
    <w:rsid w:val="003565E1"/>
    <w:rsid w:val="003567AE"/>
    <w:rsid w:val="00356AE7"/>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0CD"/>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9E0"/>
    <w:rsid w:val="00363A1E"/>
    <w:rsid w:val="00363AA0"/>
    <w:rsid w:val="00363E3D"/>
    <w:rsid w:val="0036404A"/>
    <w:rsid w:val="003640A0"/>
    <w:rsid w:val="003640B6"/>
    <w:rsid w:val="00364173"/>
    <w:rsid w:val="00364381"/>
    <w:rsid w:val="00364646"/>
    <w:rsid w:val="003649DD"/>
    <w:rsid w:val="00364CC9"/>
    <w:rsid w:val="0036528C"/>
    <w:rsid w:val="00365345"/>
    <w:rsid w:val="0036548D"/>
    <w:rsid w:val="003654F8"/>
    <w:rsid w:val="0036587C"/>
    <w:rsid w:val="00366E73"/>
    <w:rsid w:val="00366ED5"/>
    <w:rsid w:val="00367CDC"/>
    <w:rsid w:val="00367D26"/>
    <w:rsid w:val="00367F51"/>
    <w:rsid w:val="003700B3"/>
    <w:rsid w:val="0037021B"/>
    <w:rsid w:val="003706EC"/>
    <w:rsid w:val="00370839"/>
    <w:rsid w:val="003709E5"/>
    <w:rsid w:val="00370C1C"/>
    <w:rsid w:val="00370CB6"/>
    <w:rsid w:val="00370D98"/>
    <w:rsid w:val="00370DAF"/>
    <w:rsid w:val="00371133"/>
    <w:rsid w:val="00371216"/>
    <w:rsid w:val="00371BD4"/>
    <w:rsid w:val="003721D7"/>
    <w:rsid w:val="003723D6"/>
    <w:rsid w:val="0037240E"/>
    <w:rsid w:val="0037263D"/>
    <w:rsid w:val="00372794"/>
    <w:rsid w:val="00372880"/>
    <w:rsid w:val="00372CC3"/>
    <w:rsid w:val="00372E43"/>
    <w:rsid w:val="00372EC0"/>
    <w:rsid w:val="00373084"/>
    <w:rsid w:val="003731A0"/>
    <w:rsid w:val="0037320B"/>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340"/>
    <w:rsid w:val="00390525"/>
    <w:rsid w:val="003905DE"/>
    <w:rsid w:val="00390B38"/>
    <w:rsid w:val="00390C71"/>
    <w:rsid w:val="00391241"/>
    <w:rsid w:val="00391312"/>
    <w:rsid w:val="00391C90"/>
    <w:rsid w:val="003920C6"/>
    <w:rsid w:val="003922FB"/>
    <w:rsid w:val="00392D0A"/>
    <w:rsid w:val="00393248"/>
    <w:rsid w:val="003938D4"/>
    <w:rsid w:val="0039392E"/>
    <w:rsid w:val="003942A2"/>
    <w:rsid w:val="00394333"/>
    <w:rsid w:val="003946EE"/>
    <w:rsid w:val="00394CF8"/>
    <w:rsid w:val="00394FD4"/>
    <w:rsid w:val="00395101"/>
    <w:rsid w:val="00395115"/>
    <w:rsid w:val="00395165"/>
    <w:rsid w:val="0039516D"/>
    <w:rsid w:val="00395330"/>
    <w:rsid w:val="00395405"/>
    <w:rsid w:val="003955C8"/>
    <w:rsid w:val="00395857"/>
    <w:rsid w:val="00395CAE"/>
    <w:rsid w:val="00395E36"/>
    <w:rsid w:val="0039602A"/>
    <w:rsid w:val="003963B1"/>
    <w:rsid w:val="00396A53"/>
    <w:rsid w:val="00396B29"/>
    <w:rsid w:val="00397044"/>
    <w:rsid w:val="0039704D"/>
    <w:rsid w:val="0039726B"/>
    <w:rsid w:val="00397835"/>
    <w:rsid w:val="00397871"/>
    <w:rsid w:val="00397872"/>
    <w:rsid w:val="00397A3B"/>
    <w:rsid w:val="00397BCD"/>
    <w:rsid w:val="00397D54"/>
    <w:rsid w:val="00397D92"/>
    <w:rsid w:val="003A0121"/>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2E5F"/>
    <w:rsid w:val="003A30E2"/>
    <w:rsid w:val="003A322A"/>
    <w:rsid w:val="003A349A"/>
    <w:rsid w:val="003A3503"/>
    <w:rsid w:val="003A3973"/>
    <w:rsid w:val="003A4155"/>
    <w:rsid w:val="003A418D"/>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7F"/>
    <w:rsid w:val="003A65C1"/>
    <w:rsid w:val="003A66FA"/>
    <w:rsid w:val="003A6B6D"/>
    <w:rsid w:val="003A6CAE"/>
    <w:rsid w:val="003A6DA7"/>
    <w:rsid w:val="003A7304"/>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5B9"/>
    <w:rsid w:val="003B2DAA"/>
    <w:rsid w:val="003B355B"/>
    <w:rsid w:val="003B35A7"/>
    <w:rsid w:val="003B3A67"/>
    <w:rsid w:val="003B3C59"/>
    <w:rsid w:val="003B4006"/>
    <w:rsid w:val="003B404F"/>
    <w:rsid w:val="003B4142"/>
    <w:rsid w:val="003B4248"/>
    <w:rsid w:val="003B43F4"/>
    <w:rsid w:val="003B4E4E"/>
    <w:rsid w:val="003B5378"/>
    <w:rsid w:val="003B5BB3"/>
    <w:rsid w:val="003B5CFC"/>
    <w:rsid w:val="003B6062"/>
    <w:rsid w:val="003B6476"/>
    <w:rsid w:val="003B6A3A"/>
    <w:rsid w:val="003B6CFC"/>
    <w:rsid w:val="003B6DA6"/>
    <w:rsid w:val="003B6F9A"/>
    <w:rsid w:val="003B734B"/>
    <w:rsid w:val="003B7560"/>
    <w:rsid w:val="003B75DA"/>
    <w:rsid w:val="003B7B85"/>
    <w:rsid w:val="003B7D08"/>
    <w:rsid w:val="003C018E"/>
    <w:rsid w:val="003C0CAF"/>
    <w:rsid w:val="003C12C5"/>
    <w:rsid w:val="003C22D1"/>
    <w:rsid w:val="003C230E"/>
    <w:rsid w:val="003C26C9"/>
    <w:rsid w:val="003C296A"/>
    <w:rsid w:val="003C2C75"/>
    <w:rsid w:val="003C3157"/>
    <w:rsid w:val="003C34FD"/>
    <w:rsid w:val="003C35B3"/>
    <w:rsid w:val="003C3876"/>
    <w:rsid w:val="003C3E5E"/>
    <w:rsid w:val="003C40D9"/>
    <w:rsid w:val="003C46FD"/>
    <w:rsid w:val="003C4851"/>
    <w:rsid w:val="003C49F1"/>
    <w:rsid w:val="003C4C01"/>
    <w:rsid w:val="003C4DC3"/>
    <w:rsid w:val="003C4F89"/>
    <w:rsid w:val="003C4FEF"/>
    <w:rsid w:val="003C5370"/>
    <w:rsid w:val="003C54F4"/>
    <w:rsid w:val="003C55F8"/>
    <w:rsid w:val="003C5D4E"/>
    <w:rsid w:val="003C61EF"/>
    <w:rsid w:val="003C6268"/>
    <w:rsid w:val="003C63A4"/>
    <w:rsid w:val="003C68F5"/>
    <w:rsid w:val="003C69EB"/>
    <w:rsid w:val="003C6A6A"/>
    <w:rsid w:val="003C6BA3"/>
    <w:rsid w:val="003C73EE"/>
    <w:rsid w:val="003C786F"/>
    <w:rsid w:val="003C7AA5"/>
    <w:rsid w:val="003C7DDE"/>
    <w:rsid w:val="003C7FD3"/>
    <w:rsid w:val="003D05D2"/>
    <w:rsid w:val="003D0E4E"/>
    <w:rsid w:val="003D0FFD"/>
    <w:rsid w:val="003D1038"/>
    <w:rsid w:val="003D1152"/>
    <w:rsid w:val="003D1D0C"/>
    <w:rsid w:val="003D23F2"/>
    <w:rsid w:val="003D2485"/>
    <w:rsid w:val="003D2B0D"/>
    <w:rsid w:val="003D2C02"/>
    <w:rsid w:val="003D32C6"/>
    <w:rsid w:val="003D34F4"/>
    <w:rsid w:val="003D3521"/>
    <w:rsid w:val="003D3817"/>
    <w:rsid w:val="003D4086"/>
    <w:rsid w:val="003D450A"/>
    <w:rsid w:val="003D470F"/>
    <w:rsid w:val="003D4769"/>
    <w:rsid w:val="003D47E8"/>
    <w:rsid w:val="003D4AB0"/>
    <w:rsid w:val="003D4CF7"/>
    <w:rsid w:val="003D4F39"/>
    <w:rsid w:val="003D566C"/>
    <w:rsid w:val="003D5FD4"/>
    <w:rsid w:val="003D6175"/>
    <w:rsid w:val="003D617D"/>
    <w:rsid w:val="003D6351"/>
    <w:rsid w:val="003D663B"/>
    <w:rsid w:val="003D6ABC"/>
    <w:rsid w:val="003D712B"/>
    <w:rsid w:val="003D728A"/>
    <w:rsid w:val="003D7387"/>
    <w:rsid w:val="003D76A5"/>
    <w:rsid w:val="003E00BB"/>
    <w:rsid w:val="003E02EA"/>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4657"/>
    <w:rsid w:val="003E46D8"/>
    <w:rsid w:val="003E481A"/>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3E87"/>
    <w:rsid w:val="003F4643"/>
    <w:rsid w:val="003F47A6"/>
    <w:rsid w:val="003F5500"/>
    <w:rsid w:val="003F5665"/>
    <w:rsid w:val="003F5759"/>
    <w:rsid w:val="003F5B00"/>
    <w:rsid w:val="003F693C"/>
    <w:rsid w:val="003F6D88"/>
    <w:rsid w:val="003F7176"/>
    <w:rsid w:val="003F7287"/>
    <w:rsid w:val="003F72CB"/>
    <w:rsid w:val="003F737F"/>
    <w:rsid w:val="003F7856"/>
    <w:rsid w:val="003F7AF8"/>
    <w:rsid w:val="003F7BE6"/>
    <w:rsid w:val="00400A7C"/>
    <w:rsid w:val="00400ABE"/>
    <w:rsid w:val="00400FB5"/>
    <w:rsid w:val="00400FC6"/>
    <w:rsid w:val="00400FFC"/>
    <w:rsid w:val="0040159E"/>
    <w:rsid w:val="00401687"/>
    <w:rsid w:val="0040168E"/>
    <w:rsid w:val="0040178D"/>
    <w:rsid w:val="0040185C"/>
    <w:rsid w:val="00401BB8"/>
    <w:rsid w:val="00401EF0"/>
    <w:rsid w:val="004020EB"/>
    <w:rsid w:val="00402112"/>
    <w:rsid w:val="00402668"/>
    <w:rsid w:val="00402E43"/>
    <w:rsid w:val="00403087"/>
    <w:rsid w:val="0040310A"/>
    <w:rsid w:val="0040324D"/>
    <w:rsid w:val="004035D1"/>
    <w:rsid w:val="00403A4A"/>
    <w:rsid w:val="00403B91"/>
    <w:rsid w:val="00404333"/>
    <w:rsid w:val="0040465B"/>
    <w:rsid w:val="004047C0"/>
    <w:rsid w:val="00404804"/>
    <w:rsid w:val="00404F69"/>
    <w:rsid w:val="00405133"/>
    <w:rsid w:val="0040518D"/>
    <w:rsid w:val="004051F7"/>
    <w:rsid w:val="0040532F"/>
    <w:rsid w:val="00405620"/>
    <w:rsid w:val="00405859"/>
    <w:rsid w:val="00405871"/>
    <w:rsid w:val="0040587B"/>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B95"/>
    <w:rsid w:val="00414DB2"/>
    <w:rsid w:val="00414DC8"/>
    <w:rsid w:val="00414E8B"/>
    <w:rsid w:val="00414F58"/>
    <w:rsid w:val="004152F9"/>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099"/>
    <w:rsid w:val="004246D7"/>
    <w:rsid w:val="00424A57"/>
    <w:rsid w:val="00424A88"/>
    <w:rsid w:val="00425183"/>
    <w:rsid w:val="00425502"/>
    <w:rsid w:val="0042581A"/>
    <w:rsid w:val="00425AB0"/>
    <w:rsid w:val="00425B8F"/>
    <w:rsid w:val="00425D66"/>
    <w:rsid w:val="00425E8C"/>
    <w:rsid w:val="0042601E"/>
    <w:rsid w:val="00426093"/>
    <w:rsid w:val="00426109"/>
    <w:rsid w:val="00426368"/>
    <w:rsid w:val="004263D6"/>
    <w:rsid w:val="0042648D"/>
    <w:rsid w:val="00426531"/>
    <w:rsid w:val="00426E5F"/>
    <w:rsid w:val="00426FCF"/>
    <w:rsid w:val="00427155"/>
    <w:rsid w:val="0042719A"/>
    <w:rsid w:val="0042734B"/>
    <w:rsid w:val="0042777D"/>
    <w:rsid w:val="004279C0"/>
    <w:rsid w:val="00427AB6"/>
    <w:rsid w:val="00427BD9"/>
    <w:rsid w:val="00430008"/>
    <w:rsid w:val="004300ED"/>
    <w:rsid w:val="004305D9"/>
    <w:rsid w:val="0043132C"/>
    <w:rsid w:val="00431426"/>
    <w:rsid w:val="00431562"/>
    <w:rsid w:val="00431B0C"/>
    <w:rsid w:val="00431C3A"/>
    <w:rsid w:val="00431F2D"/>
    <w:rsid w:val="00431F38"/>
    <w:rsid w:val="004324EB"/>
    <w:rsid w:val="004326D9"/>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FA2"/>
    <w:rsid w:val="004461C4"/>
    <w:rsid w:val="004461F5"/>
    <w:rsid w:val="00446554"/>
    <w:rsid w:val="004468A4"/>
    <w:rsid w:val="00446E94"/>
    <w:rsid w:val="00446EBE"/>
    <w:rsid w:val="00446F3F"/>
    <w:rsid w:val="00447030"/>
    <w:rsid w:val="004470F7"/>
    <w:rsid w:val="00447220"/>
    <w:rsid w:val="00447771"/>
    <w:rsid w:val="004477CD"/>
    <w:rsid w:val="004501F6"/>
    <w:rsid w:val="004502D7"/>
    <w:rsid w:val="00450495"/>
    <w:rsid w:val="00450D86"/>
    <w:rsid w:val="00450EFE"/>
    <w:rsid w:val="00451357"/>
    <w:rsid w:val="004514F2"/>
    <w:rsid w:val="00451673"/>
    <w:rsid w:val="004518D1"/>
    <w:rsid w:val="004518E2"/>
    <w:rsid w:val="00451968"/>
    <w:rsid w:val="004519BF"/>
    <w:rsid w:val="00452A98"/>
    <w:rsid w:val="00452BDA"/>
    <w:rsid w:val="00452CAF"/>
    <w:rsid w:val="00453174"/>
    <w:rsid w:val="00453750"/>
    <w:rsid w:val="004537CF"/>
    <w:rsid w:val="004539FC"/>
    <w:rsid w:val="00453AE2"/>
    <w:rsid w:val="00453FDE"/>
    <w:rsid w:val="0045428B"/>
    <w:rsid w:val="00454577"/>
    <w:rsid w:val="0045461E"/>
    <w:rsid w:val="004546E5"/>
    <w:rsid w:val="00454B2F"/>
    <w:rsid w:val="00454D4A"/>
    <w:rsid w:val="00455105"/>
    <w:rsid w:val="00455147"/>
    <w:rsid w:val="004551BC"/>
    <w:rsid w:val="004554B7"/>
    <w:rsid w:val="00455891"/>
    <w:rsid w:val="00455892"/>
    <w:rsid w:val="0045604D"/>
    <w:rsid w:val="004560EA"/>
    <w:rsid w:val="004563D8"/>
    <w:rsid w:val="00456792"/>
    <w:rsid w:val="00456943"/>
    <w:rsid w:val="00456A4F"/>
    <w:rsid w:val="00456D72"/>
    <w:rsid w:val="00456F48"/>
    <w:rsid w:val="004575AB"/>
    <w:rsid w:val="004575FB"/>
    <w:rsid w:val="0045762E"/>
    <w:rsid w:val="004576B4"/>
    <w:rsid w:val="004600F8"/>
    <w:rsid w:val="0046029F"/>
    <w:rsid w:val="004603F7"/>
    <w:rsid w:val="00460AE8"/>
    <w:rsid w:val="00460B1A"/>
    <w:rsid w:val="00460B5A"/>
    <w:rsid w:val="00460B67"/>
    <w:rsid w:val="00460C28"/>
    <w:rsid w:val="004610F2"/>
    <w:rsid w:val="004613EC"/>
    <w:rsid w:val="004616E2"/>
    <w:rsid w:val="00461831"/>
    <w:rsid w:val="00461BC2"/>
    <w:rsid w:val="0046234D"/>
    <w:rsid w:val="004627EB"/>
    <w:rsid w:val="00462AF2"/>
    <w:rsid w:val="00462C24"/>
    <w:rsid w:val="0046350F"/>
    <w:rsid w:val="004635BF"/>
    <w:rsid w:val="00463827"/>
    <w:rsid w:val="0046384F"/>
    <w:rsid w:val="004638DA"/>
    <w:rsid w:val="00463963"/>
    <w:rsid w:val="00463A08"/>
    <w:rsid w:val="00463B90"/>
    <w:rsid w:val="00463BE3"/>
    <w:rsid w:val="00463C56"/>
    <w:rsid w:val="00464136"/>
    <w:rsid w:val="00464530"/>
    <w:rsid w:val="00464CC8"/>
    <w:rsid w:val="00464DF1"/>
    <w:rsid w:val="00464FA2"/>
    <w:rsid w:val="00465262"/>
    <w:rsid w:val="00465447"/>
    <w:rsid w:val="004656FF"/>
    <w:rsid w:val="00465C06"/>
    <w:rsid w:val="00465C2D"/>
    <w:rsid w:val="00465E29"/>
    <w:rsid w:val="00465E89"/>
    <w:rsid w:val="0046633C"/>
    <w:rsid w:val="004664F0"/>
    <w:rsid w:val="00466A67"/>
    <w:rsid w:val="00466A74"/>
    <w:rsid w:val="0046700B"/>
    <w:rsid w:val="00467884"/>
    <w:rsid w:val="00467A5A"/>
    <w:rsid w:val="0047048A"/>
    <w:rsid w:val="00470CD0"/>
    <w:rsid w:val="00470D03"/>
    <w:rsid w:val="00471A0B"/>
    <w:rsid w:val="00471F7A"/>
    <w:rsid w:val="00471FD5"/>
    <w:rsid w:val="004720F7"/>
    <w:rsid w:val="0047287D"/>
    <w:rsid w:val="00472A28"/>
    <w:rsid w:val="00472E37"/>
    <w:rsid w:val="00473053"/>
    <w:rsid w:val="00473730"/>
    <w:rsid w:val="0047377D"/>
    <w:rsid w:val="00473953"/>
    <w:rsid w:val="00473A01"/>
    <w:rsid w:val="00473C2E"/>
    <w:rsid w:val="0047440F"/>
    <w:rsid w:val="0047445F"/>
    <w:rsid w:val="00474A3E"/>
    <w:rsid w:val="00474EE8"/>
    <w:rsid w:val="00474EF4"/>
    <w:rsid w:val="0047525A"/>
    <w:rsid w:val="00475338"/>
    <w:rsid w:val="004753E7"/>
    <w:rsid w:val="0047560F"/>
    <w:rsid w:val="00476224"/>
    <w:rsid w:val="004762AB"/>
    <w:rsid w:val="0047677D"/>
    <w:rsid w:val="00476842"/>
    <w:rsid w:val="00476B38"/>
    <w:rsid w:val="00476FF6"/>
    <w:rsid w:val="00477118"/>
    <w:rsid w:val="004772F0"/>
    <w:rsid w:val="004772F1"/>
    <w:rsid w:val="00477488"/>
    <w:rsid w:val="0047764F"/>
    <w:rsid w:val="0047766D"/>
    <w:rsid w:val="00477D97"/>
    <w:rsid w:val="00477E83"/>
    <w:rsid w:val="00477FE3"/>
    <w:rsid w:val="004800BF"/>
    <w:rsid w:val="00480584"/>
    <w:rsid w:val="00480BD6"/>
    <w:rsid w:val="00480BDB"/>
    <w:rsid w:val="004810B5"/>
    <w:rsid w:val="004810C8"/>
    <w:rsid w:val="004819F0"/>
    <w:rsid w:val="00481C96"/>
    <w:rsid w:val="004825B2"/>
    <w:rsid w:val="0048286A"/>
    <w:rsid w:val="00482905"/>
    <w:rsid w:val="00482B81"/>
    <w:rsid w:val="00482F1E"/>
    <w:rsid w:val="004832F3"/>
    <w:rsid w:val="00483577"/>
    <w:rsid w:val="004835E4"/>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99D"/>
    <w:rsid w:val="004909C8"/>
    <w:rsid w:val="00490D14"/>
    <w:rsid w:val="004913A8"/>
    <w:rsid w:val="00491835"/>
    <w:rsid w:val="00491985"/>
    <w:rsid w:val="00491A08"/>
    <w:rsid w:val="00491DB8"/>
    <w:rsid w:val="00491EC4"/>
    <w:rsid w:val="00491F4B"/>
    <w:rsid w:val="00491FDD"/>
    <w:rsid w:val="004921C7"/>
    <w:rsid w:val="0049240C"/>
    <w:rsid w:val="004927FA"/>
    <w:rsid w:val="00492C71"/>
    <w:rsid w:val="00492CDB"/>
    <w:rsid w:val="004931C2"/>
    <w:rsid w:val="004932C7"/>
    <w:rsid w:val="004933D5"/>
    <w:rsid w:val="004935A9"/>
    <w:rsid w:val="0049364A"/>
    <w:rsid w:val="00493668"/>
    <w:rsid w:val="00493704"/>
    <w:rsid w:val="00493B2E"/>
    <w:rsid w:val="00493B57"/>
    <w:rsid w:val="00493EB7"/>
    <w:rsid w:val="0049405E"/>
    <w:rsid w:val="004942AB"/>
    <w:rsid w:val="0049435F"/>
    <w:rsid w:val="0049445E"/>
    <w:rsid w:val="00494655"/>
    <w:rsid w:val="00494810"/>
    <w:rsid w:val="00494AC5"/>
    <w:rsid w:val="00494D0A"/>
    <w:rsid w:val="00494F27"/>
    <w:rsid w:val="00495033"/>
    <w:rsid w:val="00495118"/>
    <w:rsid w:val="00495157"/>
    <w:rsid w:val="004953FE"/>
    <w:rsid w:val="00495514"/>
    <w:rsid w:val="0049583A"/>
    <w:rsid w:val="00495917"/>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0FC9"/>
    <w:rsid w:val="004A1133"/>
    <w:rsid w:val="004A13DE"/>
    <w:rsid w:val="004A17BC"/>
    <w:rsid w:val="004A1886"/>
    <w:rsid w:val="004A1897"/>
    <w:rsid w:val="004A1DE1"/>
    <w:rsid w:val="004A2165"/>
    <w:rsid w:val="004A22CC"/>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6193"/>
    <w:rsid w:val="004A62A0"/>
    <w:rsid w:val="004A671A"/>
    <w:rsid w:val="004A68EB"/>
    <w:rsid w:val="004A6AA3"/>
    <w:rsid w:val="004A6B90"/>
    <w:rsid w:val="004A6F98"/>
    <w:rsid w:val="004A7749"/>
    <w:rsid w:val="004B030C"/>
    <w:rsid w:val="004B03E6"/>
    <w:rsid w:val="004B0E52"/>
    <w:rsid w:val="004B107F"/>
    <w:rsid w:val="004B1273"/>
    <w:rsid w:val="004B150C"/>
    <w:rsid w:val="004B1C19"/>
    <w:rsid w:val="004B1F2B"/>
    <w:rsid w:val="004B2A85"/>
    <w:rsid w:val="004B2AD8"/>
    <w:rsid w:val="004B2D12"/>
    <w:rsid w:val="004B3166"/>
    <w:rsid w:val="004B33AB"/>
    <w:rsid w:val="004B356F"/>
    <w:rsid w:val="004B3644"/>
    <w:rsid w:val="004B378F"/>
    <w:rsid w:val="004B3D05"/>
    <w:rsid w:val="004B3D84"/>
    <w:rsid w:val="004B469B"/>
    <w:rsid w:val="004B4AE3"/>
    <w:rsid w:val="004B4E07"/>
    <w:rsid w:val="004B4E44"/>
    <w:rsid w:val="004B4F68"/>
    <w:rsid w:val="004B506E"/>
    <w:rsid w:val="004B51ED"/>
    <w:rsid w:val="004B51FB"/>
    <w:rsid w:val="004B5447"/>
    <w:rsid w:val="004B5499"/>
    <w:rsid w:val="004B5611"/>
    <w:rsid w:val="004B5A5C"/>
    <w:rsid w:val="004B5C16"/>
    <w:rsid w:val="004B5E19"/>
    <w:rsid w:val="004B5E1A"/>
    <w:rsid w:val="004B60C7"/>
    <w:rsid w:val="004B6281"/>
    <w:rsid w:val="004B69BC"/>
    <w:rsid w:val="004B727D"/>
    <w:rsid w:val="004B75DA"/>
    <w:rsid w:val="004B7A89"/>
    <w:rsid w:val="004B7B0D"/>
    <w:rsid w:val="004B7BB7"/>
    <w:rsid w:val="004B7E2A"/>
    <w:rsid w:val="004B7F10"/>
    <w:rsid w:val="004C0109"/>
    <w:rsid w:val="004C01B5"/>
    <w:rsid w:val="004C03B8"/>
    <w:rsid w:val="004C04D5"/>
    <w:rsid w:val="004C05FE"/>
    <w:rsid w:val="004C08DF"/>
    <w:rsid w:val="004C0923"/>
    <w:rsid w:val="004C0934"/>
    <w:rsid w:val="004C0A67"/>
    <w:rsid w:val="004C0D3B"/>
    <w:rsid w:val="004C1502"/>
    <w:rsid w:val="004C1671"/>
    <w:rsid w:val="004C17B7"/>
    <w:rsid w:val="004C1F0A"/>
    <w:rsid w:val="004C1FAB"/>
    <w:rsid w:val="004C231F"/>
    <w:rsid w:val="004C2550"/>
    <w:rsid w:val="004C26C9"/>
    <w:rsid w:val="004C27A2"/>
    <w:rsid w:val="004C27BC"/>
    <w:rsid w:val="004C2956"/>
    <w:rsid w:val="004C2967"/>
    <w:rsid w:val="004C2E43"/>
    <w:rsid w:val="004C2EAB"/>
    <w:rsid w:val="004C2F1E"/>
    <w:rsid w:val="004C2FEF"/>
    <w:rsid w:val="004C33B3"/>
    <w:rsid w:val="004C3873"/>
    <w:rsid w:val="004C38BA"/>
    <w:rsid w:val="004C3B11"/>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15"/>
    <w:rsid w:val="004D1565"/>
    <w:rsid w:val="004D1586"/>
    <w:rsid w:val="004D16C0"/>
    <w:rsid w:val="004D1758"/>
    <w:rsid w:val="004D19BA"/>
    <w:rsid w:val="004D1A4E"/>
    <w:rsid w:val="004D1E5A"/>
    <w:rsid w:val="004D1EA0"/>
    <w:rsid w:val="004D1F32"/>
    <w:rsid w:val="004D215F"/>
    <w:rsid w:val="004D21D3"/>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574"/>
    <w:rsid w:val="004D6C9E"/>
    <w:rsid w:val="004D6FCB"/>
    <w:rsid w:val="004D712A"/>
    <w:rsid w:val="004D751D"/>
    <w:rsid w:val="004D7B14"/>
    <w:rsid w:val="004D7B25"/>
    <w:rsid w:val="004D7BF8"/>
    <w:rsid w:val="004D7DC7"/>
    <w:rsid w:val="004E01AE"/>
    <w:rsid w:val="004E04E2"/>
    <w:rsid w:val="004E05A5"/>
    <w:rsid w:val="004E05CF"/>
    <w:rsid w:val="004E065F"/>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5CC"/>
    <w:rsid w:val="004E49DD"/>
    <w:rsid w:val="004E4F80"/>
    <w:rsid w:val="004E5052"/>
    <w:rsid w:val="004E5242"/>
    <w:rsid w:val="004E5454"/>
    <w:rsid w:val="004E546A"/>
    <w:rsid w:val="004E55D7"/>
    <w:rsid w:val="004E5811"/>
    <w:rsid w:val="004E59A9"/>
    <w:rsid w:val="004E5BF4"/>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467"/>
    <w:rsid w:val="004F077B"/>
    <w:rsid w:val="004F0B77"/>
    <w:rsid w:val="004F0BA3"/>
    <w:rsid w:val="004F0CC8"/>
    <w:rsid w:val="004F130D"/>
    <w:rsid w:val="004F13E0"/>
    <w:rsid w:val="004F1717"/>
    <w:rsid w:val="004F1BF5"/>
    <w:rsid w:val="004F1E2D"/>
    <w:rsid w:val="004F2018"/>
    <w:rsid w:val="004F2123"/>
    <w:rsid w:val="004F2273"/>
    <w:rsid w:val="004F25DB"/>
    <w:rsid w:val="004F29EA"/>
    <w:rsid w:val="004F2E2D"/>
    <w:rsid w:val="004F3359"/>
    <w:rsid w:val="004F3402"/>
    <w:rsid w:val="004F3584"/>
    <w:rsid w:val="004F3742"/>
    <w:rsid w:val="004F374C"/>
    <w:rsid w:val="004F39E3"/>
    <w:rsid w:val="004F3AF6"/>
    <w:rsid w:val="004F3C10"/>
    <w:rsid w:val="004F3FA4"/>
    <w:rsid w:val="004F3FC8"/>
    <w:rsid w:val="004F4054"/>
    <w:rsid w:val="004F4069"/>
    <w:rsid w:val="004F4226"/>
    <w:rsid w:val="004F42F0"/>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13"/>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400F"/>
    <w:rsid w:val="00504060"/>
    <w:rsid w:val="00504360"/>
    <w:rsid w:val="005045A1"/>
    <w:rsid w:val="00505169"/>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B34"/>
    <w:rsid w:val="00507C88"/>
    <w:rsid w:val="00510075"/>
    <w:rsid w:val="005101DB"/>
    <w:rsid w:val="00510575"/>
    <w:rsid w:val="00510A35"/>
    <w:rsid w:val="00510A75"/>
    <w:rsid w:val="00510D09"/>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856"/>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21B8"/>
    <w:rsid w:val="005223B5"/>
    <w:rsid w:val="005227C3"/>
    <w:rsid w:val="00522CB7"/>
    <w:rsid w:val="005230F3"/>
    <w:rsid w:val="005232CE"/>
    <w:rsid w:val="005237AF"/>
    <w:rsid w:val="0052390C"/>
    <w:rsid w:val="005239A5"/>
    <w:rsid w:val="00523ECD"/>
    <w:rsid w:val="00524357"/>
    <w:rsid w:val="00524397"/>
    <w:rsid w:val="005244CC"/>
    <w:rsid w:val="005247C5"/>
    <w:rsid w:val="00524852"/>
    <w:rsid w:val="00524B6F"/>
    <w:rsid w:val="00524C23"/>
    <w:rsid w:val="00524DA9"/>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428"/>
    <w:rsid w:val="005275C2"/>
    <w:rsid w:val="00527F8F"/>
    <w:rsid w:val="005304CB"/>
    <w:rsid w:val="00531508"/>
    <w:rsid w:val="0053197B"/>
    <w:rsid w:val="00531A84"/>
    <w:rsid w:val="00531C94"/>
    <w:rsid w:val="00531E5D"/>
    <w:rsid w:val="00531F10"/>
    <w:rsid w:val="00531F16"/>
    <w:rsid w:val="00531F23"/>
    <w:rsid w:val="00532818"/>
    <w:rsid w:val="00532839"/>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314"/>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874"/>
    <w:rsid w:val="005502DC"/>
    <w:rsid w:val="005503A1"/>
    <w:rsid w:val="0055049C"/>
    <w:rsid w:val="00550AE7"/>
    <w:rsid w:val="00550B17"/>
    <w:rsid w:val="00550C46"/>
    <w:rsid w:val="00550CC2"/>
    <w:rsid w:val="005512F8"/>
    <w:rsid w:val="00551928"/>
    <w:rsid w:val="00551E4E"/>
    <w:rsid w:val="005521AB"/>
    <w:rsid w:val="005522EE"/>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FD"/>
    <w:rsid w:val="005608EA"/>
    <w:rsid w:val="00560946"/>
    <w:rsid w:val="00560C3D"/>
    <w:rsid w:val="00561373"/>
    <w:rsid w:val="0056165F"/>
    <w:rsid w:val="00561A59"/>
    <w:rsid w:val="00561C96"/>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E62"/>
    <w:rsid w:val="00565FE5"/>
    <w:rsid w:val="00566092"/>
    <w:rsid w:val="00566207"/>
    <w:rsid w:val="005666C9"/>
    <w:rsid w:val="00566A29"/>
    <w:rsid w:val="00566DF3"/>
    <w:rsid w:val="0056753C"/>
    <w:rsid w:val="005676FF"/>
    <w:rsid w:val="005679A0"/>
    <w:rsid w:val="00567A81"/>
    <w:rsid w:val="00567C6A"/>
    <w:rsid w:val="00567D73"/>
    <w:rsid w:val="005700CD"/>
    <w:rsid w:val="005704DA"/>
    <w:rsid w:val="00570B24"/>
    <w:rsid w:val="00570E24"/>
    <w:rsid w:val="00570E47"/>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10E8"/>
    <w:rsid w:val="0058127F"/>
    <w:rsid w:val="00582012"/>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A7F"/>
    <w:rsid w:val="00584B33"/>
    <w:rsid w:val="00584F9E"/>
    <w:rsid w:val="0058516C"/>
    <w:rsid w:val="00585707"/>
    <w:rsid w:val="0058577B"/>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BCA"/>
    <w:rsid w:val="00591C01"/>
    <w:rsid w:val="0059250B"/>
    <w:rsid w:val="00592940"/>
    <w:rsid w:val="00592C26"/>
    <w:rsid w:val="00592C41"/>
    <w:rsid w:val="00592CB1"/>
    <w:rsid w:val="00592D2B"/>
    <w:rsid w:val="005930FB"/>
    <w:rsid w:val="00593AF9"/>
    <w:rsid w:val="00594162"/>
    <w:rsid w:val="00594396"/>
    <w:rsid w:val="0059463B"/>
    <w:rsid w:val="00594A63"/>
    <w:rsid w:val="00594B07"/>
    <w:rsid w:val="00594C15"/>
    <w:rsid w:val="00595156"/>
    <w:rsid w:val="0059561D"/>
    <w:rsid w:val="00595B95"/>
    <w:rsid w:val="00595F6D"/>
    <w:rsid w:val="005960C9"/>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6EB"/>
    <w:rsid w:val="005A4AAA"/>
    <w:rsid w:val="005A581E"/>
    <w:rsid w:val="005A5A7F"/>
    <w:rsid w:val="005A5AF0"/>
    <w:rsid w:val="005A5B91"/>
    <w:rsid w:val="005A5FE1"/>
    <w:rsid w:val="005A61B9"/>
    <w:rsid w:val="005A677E"/>
    <w:rsid w:val="005A6CF9"/>
    <w:rsid w:val="005A6F2E"/>
    <w:rsid w:val="005A6FA3"/>
    <w:rsid w:val="005A7091"/>
    <w:rsid w:val="005A70EE"/>
    <w:rsid w:val="005A710F"/>
    <w:rsid w:val="005A72FD"/>
    <w:rsid w:val="005A7421"/>
    <w:rsid w:val="005A7569"/>
    <w:rsid w:val="005A757D"/>
    <w:rsid w:val="005A779B"/>
    <w:rsid w:val="005A7C6E"/>
    <w:rsid w:val="005B014B"/>
    <w:rsid w:val="005B0726"/>
    <w:rsid w:val="005B083D"/>
    <w:rsid w:val="005B0BEC"/>
    <w:rsid w:val="005B0C78"/>
    <w:rsid w:val="005B0DB2"/>
    <w:rsid w:val="005B143F"/>
    <w:rsid w:val="005B15D8"/>
    <w:rsid w:val="005B18E8"/>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429"/>
    <w:rsid w:val="005B549A"/>
    <w:rsid w:val="005B55D3"/>
    <w:rsid w:val="005B57FA"/>
    <w:rsid w:val="005B58FF"/>
    <w:rsid w:val="005B59CB"/>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3A4"/>
    <w:rsid w:val="005C088B"/>
    <w:rsid w:val="005C0954"/>
    <w:rsid w:val="005C0B90"/>
    <w:rsid w:val="005C0E08"/>
    <w:rsid w:val="005C0FBC"/>
    <w:rsid w:val="005C16FC"/>
    <w:rsid w:val="005C1C73"/>
    <w:rsid w:val="005C248B"/>
    <w:rsid w:val="005C2767"/>
    <w:rsid w:val="005C2E72"/>
    <w:rsid w:val="005C343E"/>
    <w:rsid w:val="005C384E"/>
    <w:rsid w:val="005C3BB2"/>
    <w:rsid w:val="005C3C17"/>
    <w:rsid w:val="005C3DFA"/>
    <w:rsid w:val="005C3ED6"/>
    <w:rsid w:val="005C4013"/>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906"/>
    <w:rsid w:val="005C7A22"/>
    <w:rsid w:val="005C7BF3"/>
    <w:rsid w:val="005C7CB6"/>
    <w:rsid w:val="005D0405"/>
    <w:rsid w:val="005D0849"/>
    <w:rsid w:val="005D0959"/>
    <w:rsid w:val="005D0E33"/>
    <w:rsid w:val="005D1CC8"/>
    <w:rsid w:val="005D1D8E"/>
    <w:rsid w:val="005D1FF0"/>
    <w:rsid w:val="005D2381"/>
    <w:rsid w:val="005D2569"/>
    <w:rsid w:val="005D2900"/>
    <w:rsid w:val="005D2C43"/>
    <w:rsid w:val="005D2D7A"/>
    <w:rsid w:val="005D3398"/>
    <w:rsid w:val="005D3A80"/>
    <w:rsid w:val="005D3ACB"/>
    <w:rsid w:val="005D3B22"/>
    <w:rsid w:val="005D3CA1"/>
    <w:rsid w:val="005D3FBC"/>
    <w:rsid w:val="005D40C0"/>
    <w:rsid w:val="005D40D2"/>
    <w:rsid w:val="005D449A"/>
    <w:rsid w:val="005D491B"/>
    <w:rsid w:val="005D499B"/>
    <w:rsid w:val="005D4A6D"/>
    <w:rsid w:val="005D4E51"/>
    <w:rsid w:val="005D4F5D"/>
    <w:rsid w:val="005D527D"/>
    <w:rsid w:val="005D529E"/>
    <w:rsid w:val="005D54A8"/>
    <w:rsid w:val="005D55A9"/>
    <w:rsid w:val="005D571B"/>
    <w:rsid w:val="005D5DE3"/>
    <w:rsid w:val="005D5EE9"/>
    <w:rsid w:val="005D6492"/>
    <w:rsid w:val="005D66A4"/>
    <w:rsid w:val="005D6B25"/>
    <w:rsid w:val="005D6B41"/>
    <w:rsid w:val="005D6CFD"/>
    <w:rsid w:val="005D6FEF"/>
    <w:rsid w:val="005D7350"/>
    <w:rsid w:val="005D77B0"/>
    <w:rsid w:val="005D782A"/>
    <w:rsid w:val="005D7CE2"/>
    <w:rsid w:val="005D7EA1"/>
    <w:rsid w:val="005E0672"/>
    <w:rsid w:val="005E0755"/>
    <w:rsid w:val="005E0AD1"/>
    <w:rsid w:val="005E0AE9"/>
    <w:rsid w:val="005E0F43"/>
    <w:rsid w:val="005E135B"/>
    <w:rsid w:val="005E1BB1"/>
    <w:rsid w:val="005E1F24"/>
    <w:rsid w:val="005E205B"/>
    <w:rsid w:val="005E2458"/>
    <w:rsid w:val="005E293D"/>
    <w:rsid w:val="005E2BAA"/>
    <w:rsid w:val="005E2E3C"/>
    <w:rsid w:val="005E34C4"/>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5B74"/>
    <w:rsid w:val="005E6242"/>
    <w:rsid w:val="005E677D"/>
    <w:rsid w:val="005E6DD8"/>
    <w:rsid w:val="005E7240"/>
    <w:rsid w:val="005E72A2"/>
    <w:rsid w:val="005E736A"/>
    <w:rsid w:val="005E7555"/>
    <w:rsid w:val="005E77FD"/>
    <w:rsid w:val="005E7895"/>
    <w:rsid w:val="005E78A8"/>
    <w:rsid w:val="005E7BB1"/>
    <w:rsid w:val="005E7C1C"/>
    <w:rsid w:val="005F028F"/>
    <w:rsid w:val="005F0340"/>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4B3"/>
    <w:rsid w:val="005F6717"/>
    <w:rsid w:val="005F6A3B"/>
    <w:rsid w:val="005F6EBA"/>
    <w:rsid w:val="005F7394"/>
    <w:rsid w:val="005F7732"/>
    <w:rsid w:val="005F786B"/>
    <w:rsid w:val="0060011C"/>
    <w:rsid w:val="0060018E"/>
    <w:rsid w:val="006007BB"/>
    <w:rsid w:val="00600903"/>
    <w:rsid w:val="00600C64"/>
    <w:rsid w:val="00600C74"/>
    <w:rsid w:val="00600F73"/>
    <w:rsid w:val="00600F81"/>
    <w:rsid w:val="0060131A"/>
    <w:rsid w:val="00601402"/>
    <w:rsid w:val="006016CA"/>
    <w:rsid w:val="00601B1A"/>
    <w:rsid w:val="00601E05"/>
    <w:rsid w:val="00601F82"/>
    <w:rsid w:val="006025CA"/>
    <w:rsid w:val="00602A03"/>
    <w:rsid w:val="0060317A"/>
    <w:rsid w:val="00603727"/>
    <w:rsid w:val="00603D3E"/>
    <w:rsid w:val="00603E02"/>
    <w:rsid w:val="006040C8"/>
    <w:rsid w:val="006042B5"/>
    <w:rsid w:val="00604409"/>
    <w:rsid w:val="00604523"/>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A54"/>
    <w:rsid w:val="00607250"/>
    <w:rsid w:val="0060754E"/>
    <w:rsid w:val="006076FA"/>
    <w:rsid w:val="00607836"/>
    <w:rsid w:val="00607B0A"/>
    <w:rsid w:val="00607D6E"/>
    <w:rsid w:val="00607F3B"/>
    <w:rsid w:val="00610438"/>
    <w:rsid w:val="0061049D"/>
    <w:rsid w:val="006104E5"/>
    <w:rsid w:val="0061099C"/>
    <w:rsid w:val="006110D6"/>
    <w:rsid w:val="006111E0"/>
    <w:rsid w:val="00611AD5"/>
    <w:rsid w:val="00611B56"/>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66B"/>
    <w:rsid w:val="0062193A"/>
    <w:rsid w:val="00621C65"/>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A9"/>
    <w:rsid w:val="006273C4"/>
    <w:rsid w:val="00627750"/>
    <w:rsid w:val="00627D5C"/>
    <w:rsid w:val="00627D77"/>
    <w:rsid w:val="0063018C"/>
    <w:rsid w:val="00630249"/>
    <w:rsid w:val="006302F0"/>
    <w:rsid w:val="00630482"/>
    <w:rsid w:val="00630CAF"/>
    <w:rsid w:val="00631A32"/>
    <w:rsid w:val="00631E57"/>
    <w:rsid w:val="00631FEA"/>
    <w:rsid w:val="00632A67"/>
    <w:rsid w:val="00632C77"/>
    <w:rsid w:val="006332A7"/>
    <w:rsid w:val="006332F7"/>
    <w:rsid w:val="00633344"/>
    <w:rsid w:val="0063386F"/>
    <w:rsid w:val="00633964"/>
    <w:rsid w:val="00633AB1"/>
    <w:rsid w:val="00633C06"/>
    <w:rsid w:val="006342FF"/>
    <w:rsid w:val="0063439B"/>
    <w:rsid w:val="006343C3"/>
    <w:rsid w:val="00634984"/>
    <w:rsid w:val="0063503E"/>
    <w:rsid w:val="006350EE"/>
    <w:rsid w:val="00635242"/>
    <w:rsid w:val="00635446"/>
    <w:rsid w:val="00635774"/>
    <w:rsid w:val="00635BA4"/>
    <w:rsid w:val="00635CFC"/>
    <w:rsid w:val="00635FF7"/>
    <w:rsid w:val="006362B6"/>
    <w:rsid w:val="00636612"/>
    <w:rsid w:val="00636D8C"/>
    <w:rsid w:val="00636F9F"/>
    <w:rsid w:val="006378A5"/>
    <w:rsid w:val="0063793E"/>
    <w:rsid w:val="00637ABB"/>
    <w:rsid w:val="00637D77"/>
    <w:rsid w:val="00637DA4"/>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3D77"/>
    <w:rsid w:val="00644969"/>
    <w:rsid w:val="006449EC"/>
    <w:rsid w:val="00644F55"/>
    <w:rsid w:val="00645F26"/>
    <w:rsid w:val="00645FF5"/>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47E57"/>
    <w:rsid w:val="00650515"/>
    <w:rsid w:val="00650B44"/>
    <w:rsid w:val="00650B48"/>
    <w:rsid w:val="00650CAD"/>
    <w:rsid w:val="006514D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92"/>
    <w:rsid w:val="00655872"/>
    <w:rsid w:val="00655A0B"/>
    <w:rsid w:val="00655E28"/>
    <w:rsid w:val="00656355"/>
    <w:rsid w:val="00656562"/>
    <w:rsid w:val="00656B8A"/>
    <w:rsid w:val="00657043"/>
    <w:rsid w:val="00657305"/>
    <w:rsid w:val="00657316"/>
    <w:rsid w:val="00657526"/>
    <w:rsid w:val="00657534"/>
    <w:rsid w:val="00657933"/>
    <w:rsid w:val="00657AFD"/>
    <w:rsid w:val="0066066C"/>
    <w:rsid w:val="00660B69"/>
    <w:rsid w:val="00660C61"/>
    <w:rsid w:val="00660FF7"/>
    <w:rsid w:val="00661105"/>
    <w:rsid w:val="006612EB"/>
    <w:rsid w:val="0066139C"/>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91"/>
    <w:rsid w:val="00666FD4"/>
    <w:rsid w:val="006671D4"/>
    <w:rsid w:val="00667515"/>
    <w:rsid w:val="006676D8"/>
    <w:rsid w:val="00667B8D"/>
    <w:rsid w:val="00667F7C"/>
    <w:rsid w:val="00670651"/>
    <w:rsid w:val="006709A0"/>
    <w:rsid w:val="00670C56"/>
    <w:rsid w:val="00670FCF"/>
    <w:rsid w:val="00670FF1"/>
    <w:rsid w:val="0067101D"/>
    <w:rsid w:val="006713AE"/>
    <w:rsid w:val="0067161F"/>
    <w:rsid w:val="00671859"/>
    <w:rsid w:val="00671898"/>
    <w:rsid w:val="00671B61"/>
    <w:rsid w:val="00671C9C"/>
    <w:rsid w:val="00672109"/>
    <w:rsid w:val="0067274F"/>
    <w:rsid w:val="00672BB2"/>
    <w:rsid w:val="00672F64"/>
    <w:rsid w:val="00673156"/>
    <w:rsid w:val="0067316D"/>
    <w:rsid w:val="006733D4"/>
    <w:rsid w:val="00673790"/>
    <w:rsid w:val="006737F4"/>
    <w:rsid w:val="0067380D"/>
    <w:rsid w:val="00673880"/>
    <w:rsid w:val="00673B70"/>
    <w:rsid w:val="00673F15"/>
    <w:rsid w:val="00674120"/>
    <w:rsid w:val="006744A9"/>
    <w:rsid w:val="0067465E"/>
    <w:rsid w:val="006747A4"/>
    <w:rsid w:val="006748A9"/>
    <w:rsid w:val="00674DF2"/>
    <w:rsid w:val="00675048"/>
    <w:rsid w:val="00675086"/>
    <w:rsid w:val="006755B7"/>
    <w:rsid w:val="00675942"/>
    <w:rsid w:val="00675CCC"/>
    <w:rsid w:val="00675FBB"/>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3146"/>
    <w:rsid w:val="0068376C"/>
    <w:rsid w:val="00683D50"/>
    <w:rsid w:val="00683E5B"/>
    <w:rsid w:val="00683FD1"/>
    <w:rsid w:val="00684130"/>
    <w:rsid w:val="00684202"/>
    <w:rsid w:val="00684398"/>
    <w:rsid w:val="00684A91"/>
    <w:rsid w:val="00684EBC"/>
    <w:rsid w:val="00684FE7"/>
    <w:rsid w:val="00684FFE"/>
    <w:rsid w:val="00685345"/>
    <w:rsid w:val="006855AF"/>
    <w:rsid w:val="00685673"/>
    <w:rsid w:val="006864EB"/>
    <w:rsid w:val="006865B8"/>
    <w:rsid w:val="00686792"/>
    <w:rsid w:val="006868ED"/>
    <w:rsid w:val="006869E4"/>
    <w:rsid w:val="00686FB0"/>
    <w:rsid w:val="00687333"/>
    <w:rsid w:val="006873DB"/>
    <w:rsid w:val="0068797A"/>
    <w:rsid w:val="006879DC"/>
    <w:rsid w:val="00687EF8"/>
    <w:rsid w:val="00690452"/>
    <w:rsid w:val="006909C1"/>
    <w:rsid w:val="00690A87"/>
    <w:rsid w:val="00690E91"/>
    <w:rsid w:val="00690F18"/>
    <w:rsid w:val="00690F29"/>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1F2"/>
    <w:rsid w:val="006A25F4"/>
    <w:rsid w:val="006A2E5B"/>
    <w:rsid w:val="006A2FE1"/>
    <w:rsid w:val="006A30D3"/>
    <w:rsid w:val="006A3141"/>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5"/>
    <w:rsid w:val="006A733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270"/>
    <w:rsid w:val="006B247D"/>
    <w:rsid w:val="006B29ED"/>
    <w:rsid w:val="006B2C8F"/>
    <w:rsid w:val="006B2EB3"/>
    <w:rsid w:val="006B3144"/>
    <w:rsid w:val="006B3706"/>
    <w:rsid w:val="006B383B"/>
    <w:rsid w:val="006B3848"/>
    <w:rsid w:val="006B3BCF"/>
    <w:rsid w:val="006B3E64"/>
    <w:rsid w:val="006B454C"/>
    <w:rsid w:val="006B4696"/>
    <w:rsid w:val="006B47F9"/>
    <w:rsid w:val="006B4A4D"/>
    <w:rsid w:val="006B4AF9"/>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E0"/>
    <w:rsid w:val="006C506E"/>
    <w:rsid w:val="006C5201"/>
    <w:rsid w:val="006C5B58"/>
    <w:rsid w:val="006C5E60"/>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E02"/>
    <w:rsid w:val="006D506B"/>
    <w:rsid w:val="006D5207"/>
    <w:rsid w:val="006D55EC"/>
    <w:rsid w:val="006D5636"/>
    <w:rsid w:val="006D5B67"/>
    <w:rsid w:val="006D5BA1"/>
    <w:rsid w:val="006D5C41"/>
    <w:rsid w:val="006D5D06"/>
    <w:rsid w:val="006D6005"/>
    <w:rsid w:val="006D64AD"/>
    <w:rsid w:val="006D6670"/>
    <w:rsid w:val="006D6980"/>
    <w:rsid w:val="006D6A9E"/>
    <w:rsid w:val="006D6C91"/>
    <w:rsid w:val="006D6D78"/>
    <w:rsid w:val="006D6DA3"/>
    <w:rsid w:val="006D703F"/>
    <w:rsid w:val="006D7459"/>
    <w:rsid w:val="006D74A6"/>
    <w:rsid w:val="006D7571"/>
    <w:rsid w:val="006D7656"/>
    <w:rsid w:val="006D773E"/>
    <w:rsid w:val="006D77AD"/>
    <w:rsid w:val="006D7953"/>
    <w:rsid w:val="006D7A79"/>
    <w:rsid w:val="006D7ABC"/>
    <w:rsid w:val="006D7F39"/>
    <w:rsid w:val="006E0054"/>
    <w:rsid w:val="006E03A1"/>
    <w:rsid w:val="006E096C"/>
    <w:rsid w:val="006E09A0"/>
    <w:rsid w:val="006E0A8F"/>
    <w:rsid w:val="006E0C71"/>
    <w:rsid w:val="006E0ECF"/>
    <w:rsid w:val="006E161D"/>
    <w:rsid w:val="006E17F2"/>
    <w:rsid w:val="006E1926"/>
    <w:rsid w:val="006E1AA5"/>
    <w:rsid w:val="006E1D49"/>
    <w:rsid w:val="006E20D7"/>
    <w:rsid w:val="006E2201"/>
    <w:rsid w:val="006E2435"/>
    <w:rsid w:val="006E2958"/>
    <w:rsid w:val="006E2D03"/>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C81"/>
    <w:rsid w:val="006E5DC5"/>
    <w:rsid w:val="006E5EF3"/>
    <w:rsid w:val="006E699D"/>
    <w:rsid w:val="006E6B26"/>
    <w:rsid w:val="006E6CB2"/>
    <w:rsid w:val="006E6EB3"/>
    <w:rsid w:val="006E7266"/>
    <w:rsid w:val="006E75D7"/>
    <w:rsid w:val="006E76B8"/>
    <w:rsid w:val="006E7FDF"/>
    <w:rsid w:val="006E7FE7"/>
    <w:rsid w:val="006F01D6"/>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334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DB6"/>
    <w:rsid w:val="006F6F86"/>
    <w:rsid w:val="006F71D9"/>
    <w:rsid w:val="006F7490"/>
    <w:rsid w:val="006F7618"/>
    <w:rsid w:val="006F7FE3"/>
    <w:rsid w:val="00700578"/>
    <w:rsid w:val="007005CB"/>
    <w:rsid w:val="00700C05"/>
    <w:rsid w:val="007010D2"/>
    <w:rsid w:val="00701241"/>
    <w:rsid w:val="007013CD"/>
    <w:rsid w:val="0070187C"/>
    <w:rsid w:val="00701A6D"/>
    <w:rsid w:val="00702429"/>
    <w:rsid w:val="0070267D"/>
    <w:rsid w:val="0070276D"/>
    <w:rsid w:val="007027A4"/>
    <w:rsid w:val="007028EE"/>
    <w:rsid w:val="00702A83"/>
    <w:rsid w:val="00702C0F"/>
    <w:rsid w:val="00702C42"/>
    <w:rsid w:val="00702DB4"/>
    <w:rsid w:val="007030EA"/>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5F0E"/>
    <w:rsid w:val="0070652F"/>
    <w:rsid w:val="00706631"/>
    <w:rsid w:val="0070669E"/>
    <w:rsid w:val="00706A4A"/>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462"/>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F25"/>
    <w:rsid w:val="00716140"/>
    <w:rsid w:val="00716B28"/>
    <w:rsid w:val="00717188"/>
    <w:rsid w:val="007172D0"/>
    <w:rsid w:val="0071741D"/>
    <w:rsid w:val="007174A9"/>
    <w:rsid w:val="00717CE1"/>
    <w:rsid w:val="00720199"/>
    <w:rsid w:val="007208B0"/>
    <w:rsid w:val="007208F9"/>
    <w:rsid w:val="007208FE"/>
    <w:rsid w:val="007214B7"/>
    <w:rsid w:val="007216C7"/>
    <w:rsid w:val="00721A54"/>
    <w:rsid w:val="00721DDB"/>
    <w:rsid w:val="00722054"/>
    <w:rsid w:val="007221C5"/>
    <w:rsid w:val="0072254F"/>
    <w:rsid w:val="00722578"/>
    <w:rsid w:val="00722632"/>
    <w:rsid w:val="0072266F"/>
    <w:rsid w:val="0072280E"/>
    <w:rsid w:val="0072282C"/>
    <w:rsid w:val="00722BE6"/>
    <w:rsid w:val="00722BFB"/>
    <w:rsid w:val="00722D6F"/>
    <w:rsid w:val="00722E65"/>
    <w:rsid w:val="007232E9"/>
    <w:rsid w:val="007233B4"/>
    <w:rsid w:val="00723459"/>
    <w:rsid w:val="00723AE1"/>
    <w:rsid w:val="00723D52"/>
    <w:rsid w:val="00724019"/>
    <w:rsid w:val="007242BC"/>
    <w:rsid w:val="007244DF"/>
    <w:rsid w:val="007246F4"/>
    <w:rsid w:val="00724AFC"/>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9E1"/>
    <w:rsid w:val="00732C2D"/>
    <w:rsid w:val="007333DF"/>
    <w:rsid w:val="0073376F"/>
    <w:rsid w:val="007338D1"/>
    <w:rsid w:val="007339AB"/>
    <w:rsid w:val="00733BE5"/>
    <w:rsid w:val="00733F0C"/>
    <w:rsid w:val="00734219"/>
    <w:rsid w:val="0073474C"/>
    <w:rsid w:val="00734B58"/>
    <w:rsid w:val="0073516D"/>
    <w:rsid w:val="007355B5"/>
    <w:rsid w:val="007357ED"/>
    <w:rsid w:val="00735A76"/>
    <w:rsid w:val="00735B10"/>
    <w:rsid w:val="007360F7"/>
    <w:rsid w:val="007363AA"/>
    <w:rsid w:val="00736868"/>
    <w:rsid w:val="00736CA2"/>
    <w:rsid w:val="00736DD2"/>
    <w:rsid w:val="00736DD7"/>
    <w:rsid w:val="007370F8"/>
    <w:rsid w:val="007376CF"/>
    <w:rsid w:val="00737861"/>
    <w:rsid w:val="00737E09"/>
    <w:rsid w:val="007400FD"/>
    <w:rsid w:val="0074014C"/>
    <w:rsid w:val="0074048A"/>
    <w:rsid w:val="007407F6"/>
    <w:rsid w:val="00740AC0"/>
    <w:rsid w:val="00740BEF"/>
    <w:rsid w:val="00740FA8"/>
    <w:rsid w:val="00741186"/>
    <w:rsid w:val="00741534"/>
    <w:rsid w:val="0074168E"/>
    <w:rsid w:val="00741B45"/>
    <w:rsid w:val="00741E79"/>
    <w:rsid w:val="00742021"/>
    <w:rsid w:val="0074216D"/>
    <w:rsid w:val="00742308"/>
    <w:rsid w:val="00742A2D"/>
    <w:rsid w:val="00742D84"/>
    <w:rsid w:val="00742DE0"/>
    <w:rsid w:val="00742F7F"/>
    <w:rsid w:val="00743144"/>
    <w:rsid w:val="007431DE"/>
    <w:rsid w:val="0074321B"/>
    <w:rsid w:val="0074343E"/>
    <w:rsid w:val="00743926"/>
    <w:rsid w:val="00743B06"/>
    <w:rsid w:val="00743C23"/>
    <w:rsid w:val="00743C42"/>
    <w:rsid w:val="00743D9C"/>
    <w:rsid w:val="00744168"/>
    <w:rsid w:val="00744587"/>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CC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1BE1"/>
    <w:rsid w:val="007520BC"/>
    <w:rsid w:val="00752329"/>
    <w:rsid w:val="007523A7"/>
    <w:rsid w:val="00752422"/>
    <w:rsid w:val="007524C6"/>
    <w:rsid w:val="007525B3"/>
    <w:rsid w:val="007526A0"/>
    <w:rsid w:val="007526C3"/>
    <w:rsid w:val="00752714"/>
    <w:rsid w:val="0075344E"/>
    <w:rsid w:val="007534DD"/>
    <w:rsid w:val="00753672"/>
    <w:rsid w:val="00753851"/>
    <w:rsid w:val="00753AEB"/>
    <w:rsid w:val="00754F70"/>
    <w:rsid w:val="007550D0"/>
    <w:rsid w:val="00755303"/>
    <w:rsid w:val="00755513"/>
    <w:rsid w:val="0075581D"/>
    <w:rsid w:val="0075597F"/>
    <w:rsid w:val="00755CFF"/>
    <w:rsid w:val="00755D62"/>
    <w:rsid w:val="00756313"/>
    <w:rsid w:val="00756648"/>
    <w:rsid w:val="00756AB5"/>
    <w:rsid w:val="00756AEE"/>
    <w:rsid w:val="00756B1B"/>
    <w:rsid w:val="00756E78"/>
    <w:rsid w:val="00757046"/>
    <w:rsid w:val="00757285"/>
    <w:rsid w:val="00757460"/>
    <w:rsid w:val="0075777C"/>
    <w:rsid w:val="0075787F"/>
    <w:rsid w:val="00757913"/>
    <w:rsid w:val="007579B7"/>
    <w:rsid w:val="00757A24"/>
    <w:rsid w:val="00757AE9"/>
    <w:rsid w:val="00757BCE"/>
    <w:rsid w:val="00757E84"/>
    <w:rsid w:val="00757EDF"/>
    <w:rsid w:val="00757FA5"/>
    <w:rsid w:val="00760363"/>
    <w:rsid w:val="007608B1"/>
    <w:rsid w:val="00760B74"/>
    <w:rsid w:val="00760BAC"/>
    <w:rsid w:val="007615BD"/>
    <w:rsid w:val="007615ED"/>
    <w:rsid w:val="00761664"/>
    <w:rsid w:val="0076179D"/>
    <w:rsid w:val="00761D5C"/>
    <w:rsid w:val="00762009"/>
    <w:rsid w:val="00762182"/>
    <w:rsid w:val="00762561"/>
    <w:rsid w:val="0076259F"/>
    <w:rsid w:val="007625BB"/>
    <w:rsid w:val="00762758"/>
    <w:rsid w:val="00762762"/>
    <w:rsid w:val="00762B78"/>
    <w:rsid w:val="00762E04"/>
    <w:rsid w:val="00762FA0"/>
    <w:rsid w:val="00763024"/>
    <w:rsid w:val="007634E1"/>
    <w:rsid w:val="0076357C"/>
    <w:rsid w:val="00763857"/>
    <w:rsid w:val="007641E1"/>
    <w:rsid w:val="007643B9"/>
    <w:rsid w:val="007645DB"/>
    <w:rsid w:val="00764772"/>
    <w:rsid w:val="0076489B"/>
    <w:rsid w:val="00764D42"/>
    <w:rsid w:val="00765059"/>
    <w:rsid w:val="0076515A"/>
    <w:rsid w:val="00765347"/>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EA"/>
    <w:rsid w:val="00771E78"/>
    <w:rsid w:val="007725C7"/>
    <w:rsid w:val="00772916"/>
    <w:rsid w:val="00772D00"/>
    <w:rsid w:val="00772E28"/>
    <w:rsid w:val="00772EC0"/>
    <w:rsid w:val="00773399"/>
    <w:rsid w:val="007739C2"/>
    <w:rsid w:val="00773AB6"/>
    <w:rsid w:val="00774269"/>
    <w:rsid w:val="0077433F"/>
    <w:rsid w:val="00774971"/>
    <w:rsid w:val="00774ACB"/>
    <w:rsid w:val="0077560E"/>
    <w:rsid w:val="007757B0"/>
    <w:rsid w:val="00775871"/>
    <w:rsid w:val="00775D6A"/>
    <w:rsid w:val="00775DD4"/>
    <w:rsid w:val="007765B2"/>
    <w:rsid w:val="00776C29"/>
    <w:rsid w:val="007772DD"/>
    <w:rsid w:val="00777334"/>
    <w:rsid w:val="00777909"/>
    <w:rsid w:val="0077797B"/>
    <w:rsid w:val="00777AF0"/>
    <w:rsid w:val="00777B65"/>
    <w:rsid w:val="00777C28"/>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269"/>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A01A0"/>
    <w:rsid w:val="007A03C4"/>
    <w:rsid w:val="007A0752"/>
    <w:rsid w:val="007A1655"/>
    <w:rsid w:val="007A173E"/>
    <w:rsid w:val="007A1915"/>
    <w:rsid w:val="007A19B9"/>
    <w:rsid w:val="007A1A43"/>
    <w:rsid w:val="007A1E8C"/>
    <w:rsid w:val="007A214E"/>
    <w:rsid w:val="007A2705"/>
    <w:rsid w:val="007A277F"/>
    <w:rsid w:val="007A287E"/>
    <w:rsid w:val="007A29DB"/>
    <w:rsid w:val="007A2A24"/>
    <w:rsid w:val="007A2EA5"/>
    <w:rsid w:val="007A2EC9"/>
    <w:rsid w:val="007A305B"/>
    <w:rsid w:val="007A3169"/>
    <w:rsid w:val="007A3391"/>
    <w:rsid w:val="007A3581"/>
    <w:rsid w:val="007A35B9"/>
    <w:rsid w:val="007A35D8"/>
    <w:rsid w:val="007A36F7"/>
    <w:rsid w:val="007A39B4"/>
    <w:rsid w:val="007A3CF4"/>
    <w:rsid w:val="007A3F08"/>
    <w:rsid w:val="007A3FC6"/>
    <w:rsid w:val="007A445F"/>
    <w:rsid w:val="007A4A52"/>
    <w:rsid w:val="007A4D8B"/>
    <w:rsid w:val="007A5191"/>
    <w:rsid w:val="007A557E"/>
    <w:rsid w:val="007A5725"/>
    <w:rsid w:val="007A5B4A"/>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3FE"/>
    <w:rsid w:val="007C08B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373C"/>
    <w:rsid w:val="007C3B17"/>
    <w:rsid w:val="007C3E3C"/>
    <w:rsid w:val="007C3EAE"/>
    <w:rsid w:val="007C3FBF"/>
    <w:rsid w:val="007C4008"/>
    <w:rsid w:val="007C432C"/>
    <w:rsid w:val="007C4E80"/>
    <w:rsid w:val="007C5608"/>
    <w:rsid w:val="007C5899"/>
    <w:rsid w:val="007C597F"/>
    <w:rsid w:val="007C5CDB"/>
    <w:rsid w:val="007C5F24"/>
    <w:rsid w:val="007C5FC6"/>
    <w:rsid w:val="007C6167"/>
    <w:rsid w:val="007C645E"/>
    <w:rsid w:val="007C6544"/>
    <w:rsid w:val="007C6956"/>
    <w:rsid w:val="007C6A01"/>
    <w:rsid w:val="007C6A2F"/>
    <w:rsid w:val="007C6B35"/>
    <w:rsid w:val="007C6F86"/>
    <w:rsid w:val="007C70D1"/>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894"/>
    <w:rsid w:val="007D689A"/>
    <w:rsid w:val="007D7309"/>
    <w:rsid w:val="007D79B6"/>
    <w:rsid w:val="007E0412"/>
    <w:rsid w:val="007E08DE"/>
    <w:rsid w:val="007E0AD1"/>
    <w:rsid w:val="007E0D90"/>
    <w:rsid w:val="007E0E6F"/>
    <w:rsid w:val="007E0FF2"/>
    <w:rsid w:val="007E1807"/>
    <w:rsid w:val="007E1BF3"/>
    <w:rsid w:val="007E1FAD"/>
    <w:rsid w:val="007E21C0"/>
    <w:rsid w:val="007E235D"/>
    <w:rsid w:val="007E264C"/>
    <w:rsid w:val="007E266E"/>
    <w:rsid w:val="007E2915"/>
    <w:rsid w:val="007E2EC1"/>
    <w:rsid w:val="007E3C23"/>
    <w:rsid w:val="007E4882"/>
    <w:rsid w:val="007E4988"/>
    <w:rsid w:val="007E4E7F"/>
    <w:rsid w:val="007E4FD3"/>
    <w:rsid w:val="007E517F"/>
    <w:rsid w:val="007E53BF"/>
    <w:rsid w:val="007E57F4"/>
    <w:rsid w:val="007E5B67"/>
    <w:rsid w:val="007E5C1E"/>
    <w:rsid w:val="007E5DAB"/>
    <w:rsid w:val="007E5DFA"/>
    <w:rsid w:val="007E60A1"/>
    <w:rsid w:val="007E60EE"/>
    <w:rsid w:val="007E6265"/>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E79CE"/>
    <w:rsid w:val="007F02AB"/>
    <w:rsid w:val="007F0352"/>
    <w:rsid w:val="007F05D5"/>
    <w:rsid w:val="007F0631"/>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658"/>
    <w:rsid w:val="007F37F5"/>
    <w:rsid w:val="007F38D1"/>
    <w:rsid w:val="007F3D46"/>
    <w:rsid w:val="007F3E1C"/>
    <w:rsid w:val="007F3E1D"/>
    <w:rsid w:val="007F3F8C"/>
    <w:rsid w:val="007F4168"/>
    <w:rsid w:val="007F417B"/>
    <w:rsid w:val="007F446C"/>
    <w:rsid w:val="007F44D1"/>
    <w:rsid w:val="007F46F8"/>
    <w:rsid w:val="007F4D2D"/>
    <w:rsid w:val="007F4F5D"/>
    <w:rsid w:val="007F509B"/>
    <w:rsid w:val="007F53D6"/>
    <w:rsid w:val="007F543A"/>
    <w:rsid w:val="007F574A"/>
    <w:rsid w:val="007F63D0"/>
    <w:rsid w:val="007F6457"/>
    <w:rsid w:val="007F6872"/>
    <w:rsid w:val="007F6CEA"/>
    <w:rsid w:val="007F70BB"/>
    <w:rsid w:val="007F73A4"/>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D3"/>
    <w:rsid w:val="00805CFD"/>
    <w:rsid w:val="00806649"/>
    <w:rsid w:val="0080666B"/>
    <w:rsid w:val="00806F89"/>
    <w:rsid w:val="00807069"/>
    <w:rsid w:val="0080737C"/>
    <w:rsid w:val="00807460"/>
    <w:rsid w:val="008077C4"/>
    <w:rsid w:val="00807C21"/>
    <w:rsid w:val="00810380"/>
    <w:rsid w:val="00810925"/>
    <w:rsid w:val="0081097E"/>
    <w:rsid w:val="00810ABB"/>
    <w:rsid w:val="00810BCD"/>
    <w:rsid w:val="00810BDD"/>
    <w:rsid w:val="00810F0F"/>
    <w:rsid w:val="00810FF1"/>
    <w:rsid w:val="0081112F"/>
    <w:rsid w:val="00811157"/>
    <w:rsid w:val="008115EE"/>
    <w:rsid w:val="00811CB1"/>
    <w:rsid w:val="00811F5B"/>
    <w:rsid w:val="0081263C"/>
    <w:rsid w:val="00813080"/>
    <w:rsid w:val="008133E2"/>
    <w:rsid w:val="008135E9"/>
    <w:rsid w:val="00813AD9"/>
    <w:rsid w:val="00813AFD"/>
    <w:rsid w:val="00813D2C"/>
    <w:rsid w:val="00813DC0"/>
    <w:rsid w:val="00813E06"/>
    <w:rsid w:val="00813E5C"/>
    <w:rsid w:val="00813EA7"/>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750"/>
    <w:rsid w:val="00820E5E"/>
    <w:rsid w:val="00820FAA"/>
    <w:rsid w:val="008212E6"/>
    <w:rsid w:val="008213D1"/>
    <w:rsid w:val="00821455"/>
    <w:rsid w:val="0082187F"/>
    <w:rsid w:val="008218D0"/>
    <w:rsid w:val="00821ADD"/>
    <w:rsid w:val="00821E84"/>
    <w:rsid w:val="0082254C"/>
    <w:rsid w:val="0082287C"/>
    <w:rsid w:val="00822935"/>
    <w:rsid w:val="00822CAB"/>
    <w:rsid w:val="008231A4"/>
    <w:rsid w:val="008232EA"/>
    <w:rsid w:val="008238D2"/>
    <w:rsid w:val="00823B69"/>
    <w:rsid w:val="00823E6F"/>
    <w:rsid w:val="0082460E"/>
    <w:rsid w:val="008247B0"/>
    <w:rsid w:val="00824AE1"/>
    <w:rsid w:val="00824F09"/>
    <w:rsid w:val="008253DB"/>
    <w:rsid w:val="00825631"/>
    <w:rsid w:val="008259CD"/>
    <w:rsid w:val="00825A6F"/>
    <w:rsid w:val="00825BF7"/>
    <w:rsid w:val="0082613D"/>
    <w:rsid w:val="0082625F"/>
    <w:rsid w:val="008264A8"/>
    <w:rsid w:val="00826538"/>
    <w:rsid w:val="0082681C"/>
    <w:rsid w:val="00827233"/>
    <w:rsid w:val="00827555"/>
    <w:rsid w:val="00827844"/>
    <w:rsid w:val="008278AE"/>
    <w:rsid w:val="00827F18"/>
    <w:rsid w:val="008303C4"/>
    <w:rsid w:val="0083040E"/>
    <w:rsid w:val="00830520"/>
    <w:rsid w:val="0083074B"/>
    <w:rsid w:val="00830B6F"/>
    <w:rsid w:val="00831211"/>
    <w:rsid w:val="0083183C"/>
    <w:rsid w:val="008319EC"/>
    <w:rsid w:val="00831F0F"/>
    <w:rsid w:val="00831F4B"/>
    <w:rsid w:val="00831FEC"/>
    <w:rsid w:val="00832409"/>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257"/>
    <w:rsid w:val="00835318"/>
    <w:rsid w:val="00835353"/>
    <w:rsid w:val="00835576"/>
    <w:rsid w:val="0083570C"/>
    <w:rsid w:val="00836577"/>
    <w:rsid w:val="0083697F"/>
    <w:rsid w:val="00836B86"/>
    <w:rsid w:val="00836F8E"/>
    <w:rsid w:val="008370D0"/>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73E"/>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47FB7"/>
    <w:rsid w:val="008501A5"/>
    <w:rsid w:val="00850F53"/>
    <w:rsid w:val="00850FCE"/>
    <w:rsid w:val="00851297"/>
    <w:rsid w:val="00851348"/>
    <w:rsid w:val="00851B17"/>
    <w:rsid w:val="00851F94"/>
    <w:rsid w:val="00852019"/>
    <w:rsid w:val="008524A9"/>
    <w:rsid w:val="0085295F"/>
    <w:rsid w:val="00852F1C"/>
    <w:rsid w:val="00853171"/>
    <w:rsid w:val="0085334B"/>
    <w:rsid w:val="008535F0"/>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607C"/>
    <w:rsid w:val="00856184"/>
    <w:rsid w:val="008561A6"/>
    <w:rsid w:val="00856501"/>
    <w:rsid w:val="0085687D"/>
    <w:rsid w:val="00856A4F"/>
    <w:rsid w:val="00856B26"/>
    <w:rsid w:val="00856C7B"/>
    <w:rsid w:val="00856D70"/>
    <w:rsid w:val="00857558"/>
    <w:rsid w:val="00857595"/>
    <w:rsid w:val="008579FB"/>
    <w:rsid w:val="00857BA2"/>
    <w:rsid w:val="00857D5E"/>
    <w:rsid w:val="008603AA"/>
    <w:rsid w:val="008605FE"/>
    <w:rsid w:val="00860629"/>
    <w:rsid w:val="0086081C"/>
    <w:rsid w:val="00860F63"/>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A3"/>
    <w:rsid w:val="008648C0"/>
    <w:rsid w:val="00864935"/>
    <w:rsid w:val="00864BBA"/>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98E"/>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41A3"/>
    <w:rsid w:val="008741EF"/>
    <w:rsid w:val="0087446A"/>
    <w:rsid w:val="0087537A"/>
    <w:rsid w:val="008756D8"/>
    <w:rsid w:val="00875B39"/>
    <w:rsid w:val="00875C28"/>
    <w:rsid w:val="00875C42"/>
    <w:rsid w:val="00875DDD"/>
    <w:rsid w:val="00875E14"/>
    <w:rsid w:val="00876471"/>
    <w:rsid w:val="00876478"/>
    <w:rsid w:val="00876488"/>
    <w:rsid w:val="008765BF"/>
    <w:rsid w:val="008766D1"/>
    <w:rsid w:val="00876BB6"/>
    <w:rsid w:val="00876D59"/>
    <w:rsid w:val="00876DD6"/>
    <w:rsid w:val="00876E86"/>
    <w:rsid w:val="00876F19"/>
    <w:rsid w:val="00876F38"/>
    <w:rsid w:val="0087702A"/>
    <w:rsid w:val="00877201"/>
    <w:rsid w:val="0087735C"/>
    <w:rsid w:val="00877368"/>
    <w:rsid w:val="00877399"/>
    <w:rsid w:val="008773E9"/>
    <w:rsid w:val="008777AB"/>
    <w:rsid w:val="008777C2"/>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46C"/>
    <w:rsid w:val="0088303A"/>
    <w:rsid w:val="00883085"/>
    <w:rsid w:val="008832EC"/>
    <w:rsid w:val="00883843"/>
    <w:rsid w:val="008838B4"/>
    <w:rsid w:val="00883BAC"/>
    <w:rsid w:val="00883FE9"/>
    <w:rsid w:val="00884158"/>
    <w:rsid w:val="008841BE"/>
    <w:rsid w:val="00884232"/>
    <w:rsid w:val="0088429C"/>
    <w:rsid w:val="00884823"/>
    <w:rsid w:val="00884A25"/>
    <w:rsid w:val="0088546D"/>
    <w:rsid w:val="00885B64"/>
    <w:rsid w:val="00885BBC"/>
    <w:rsid w:val="00885E69"/>
    <w:rsid w:val="00885FE8"/>
    <w:rsid w:val="0088607B"/>
    <w:rsid w:val="0088679D"/>
    <w:rsid w:val="00886BE6"/>
    <w:rsid w:val="00886E00"/>
    <w:rsid w:val="0088706E"/>
    <w:rsid w:val="00887759"/>
    <w:rsid w:val="00887A52"/>
    <w:rsid w:val="00887ACC"/>
    <w:rsid w:val="00887B6A"/>
    <w:rsid w:val="00887CB2"/>
    <w:rsid w:val="00887DDB"/>
    <w:rsid w:val="00890081"/>
    <w:rsid w:val="008900F0"/>
    <w:rsid w:val="0089061F"/>
    <w:rsid w:val="00890A21"/>
    <w:rsid w:val="00890D62"/>
    <w:rsid w:val="00891360"/>
    <w:rsid w:val="0089194E"/>
    <w:rsid w:val="00891E3F"/>
    <w:rsid w:val="00892502"/>
    <w:rsid w:val="00892530"/>
    <w:rsid w:val="0089259D"/>
    <w:rsid w:val="00892F00"/>
    <w:rsid w:val="00893054"/>
    <w:rsid w:val="008930AE"/>
    <w:rsid w:val="0089318C"/>
    <w:rsid w:val="00893222"/>
    <w:rsid w:val="00893C19"/>
    <w:rsid w:val="00893D05"/>
    <w:rsid w:val="00893FD3"/>
    <w:rsid w:val="00894406"/>
    <w:rsid w:val="00894B37"/>
    <w:rsid w:val="00894F9C"/>
    <w:rsid w:val="0089532B"/>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3F2"/>
    <w:rsid w:val="008A05D8"/>
    <w:rsid w:val="008A08A7"/>
    <w:rsid w:val="008A0B34"/>
    <w:rsid w:val="008A0E54"/>
    <w:rsid w:val="008A0F1D"/>
    <w:rsid w:val="008A144A"/>
    <w:rsid w:val="008A15E4"/>
    <w:rsid w:val="008A18C8"/>
    <w:rsid w:val="008A2A51"/>
    <w:rsid w:val="008A2C3B"/>
    <w:rsid w:val="008A2D46"/>
    <w:rsid w:val="008A2DC3"/>
    <w:rsid w:val="008A2F3C"/>
    <w:rsid w:val="008A3449"/>
    <w:rsid w:val="008A36EB"/>
    <w:rsid w:val="008A38B1"/>
    <w:rsid w:val="008A3A37"/>
    <w:rsid w:val="008A3C15"/>
    <w:rsid w:val="008A3D03"/>
    <w:rsid w:val="008A3E42"/>
    <w:rsid w:val="008A41D9"/>
    <w:rsid w:val="008A4350"/>
    <w:rsid w:val="008A435B"/>
    <w:rsid w:val="008A4391"/>
    <w:rsid w:val="008A4487"/>
    <w:rsid w:val="008A47FB"/>
    <w:rsid w:val="008A48C2"/>
    <w:rsid w:val="008A505D"/>
    <w:rsid w:val="008A50B3"/>
    <w:rsid w:val="008A51C4"/>
    <w:rsid w:val="008A5388"/>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B02CB"/>
    <w:rsid w:val="008B0517"/>
    <w:rsid w:val="008B0604"/>
    <w:rsid w:val="008B0697"/>
    <w:rsid w:val="008B07EA"/>
    <w:rsid w:val="008B0AC0"/>
    <w:rsid w:val="008B0E19"/>
    <w:rsid w:val="008B1355"/>
    <w:rsid w:val="008B1649"/>
    <w:rsid w:val="008B16BB"/>
    <w:rsid w:val="008B1785"/>
    <w:rsid w:val="008B1866"/>
    <w:rsid w:val="008B1C7A"/>
    <w:rsid w:val="008B2440"/>
    <w:rsid w:val="008B25D3"/>
    <w:rsid w:val="008B2883"/>
    <w:rsid w:val="008B2FBD"/>
    <w:rsid w:val="008B327F"/>
    <w:rsid w:val="008B32C7"/>
    <w:rsid w:val="008B333E"/>
    <w:rsid w:val="008B3765"/>
    <w:rsid w:val="008B3A66"/>
    <w:rsid w:val="008B3C4D"/>
    <w:rsid w:val="008B3DB3"/>
    <w:rsid w:val="008B4148"/>
    <w:rsid w:val="008B44C3"/>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F4A"/>
    <w:rsid w:val="008C61E0"/>
    <w:rsid w:val="008C68E0"/>
    <w:rsid w:val="008C6C65"/>
    <w:rsid w:val="008C6CD5"/>
    <w:rsid w:val="008C6FAB"/>
    <w:rsid w:val="008C752A"/>
    <w:rsid w:val="008C781D"/>
    <w:rsid w:val="008C7E97"/>
    <w:rsid w:val="008D03AC"/>
    <w:rsid w:val="008D0621"/>
    <w:rsid w:val="008D064C"/>
    <w:rsid w:val="008D075B"/>
    <w:rsid w:val="008D0ACC"/>
    <w:rsid w:val="008D1153"/>
    <w:rsid w:val="008D120D"/>
    <w:rsid w:val="008D16E9"/>
    <w:rsid w:val="008D1BC9"/>
    <w:rsid w:val="008D1FC9"/>
    <w:rsid w:val="008D22C9"/>
    <w:rsid w:val="008D2883"/>
    <w:rsid w:val="008D2B6D"/>
    <w:rsid w:val="008D35FA"/>
    <w:rsid w:val="008D3B85"/>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440"/>
    <w:rsid w:val="008E1453"/>
    <w:rsid w:val="008E1941"/>
    <w:rsid w:val="008E1FFE"/>
    <w:rsid w:val="008E203D"/>
    <w:rsid w:val="008E29A6"/>
    <w:rsid w:val="008E2E53"/>
    <w:rsid w:val="008E2EC6"/>
    <w:rsid w:val="008E311C"/>
    <w:rsid w:val="008E31E3"/>
    <w:rsid w:val="008E34EC"/>
    <w:rsid w:val="008E3894"/>
    <w:rsid w:val="008E3ABA"/>
    <w:rsid w:val="008E3BF9"/>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F4B"/>
    <w:rsid w:val="008E705F"/>
    <w:rsid w:val="008E7386"/>
    <w:rsid w:val="008E738A"/>
    <w:rsid w:val="008E7BA3"/>
    <w:rsid w:val="008E7BDD"/>
    <w:rsid w:val="008E7E66"/>
    <w:rsid w:val="008E7E8A"/>
    <w:rsid w:val="008F0083"/>
    <w:rsid w:val="008F088C"/>
    <w:rsid w:val="008F08CC"/>
    <w:rsid w:val="008F0920"/>
    <w:rsid w:val="008F0957"/>
    <w:rsid w:val="008F0B86"/>
    <w:rsid w:val="008F0C1D"/>
    <w:rsid w:val="008F152D"/>
    <w:rsid w:val="008F17AB"/>
    <w:rsid w:val="008F181C"/>
    <w:rsid w:val="008F18D1"/>
    <w:rsid w:val="008F2127"/>
    <w:rsid w:val="008F21C5"/>
    <w:rsid w:val="008F24B6"/>
    <w:rsid w:val="008F24CF"/>
    <w:rsid w:val="008F2648"/>
    <w:rsid w:val="008F27A1"/>
    <w:rsid w:val="008F2D49"/>
    <w:rsid w:val="008F3116"/>
    <w:rsid w:val="008F320D"/>
    <w:rsid w:val="008F3855"/>
    <w:rsid w:val="008F39FB"/>
    <w:rsid w:val="008F4220"/>
    <w:rsid w:val="008F43A4"/>
    <w:rsid w:val="008F470A"/>
    <w:rsid w:val="008F4AC2"/>
    <w:rsid w:val="008F4C74"/>
    <w:rsid w:val="008F4D12"/>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5FA"/>
    <w:rsid w:val="00904698"/>
    <w:rsid w:val="009046B2"/>
    <w:rsid w:val="00904D06"/>
    <w:rsid w:val="00904D97"/>
    <w:rsid w:val="009052C0"/>
    <w:rsid w:val="00905FD6"/>
    <w:rsid w:val="009060D2"/>
    <w:rsid w:val="0090637C"/>
    <w:rsid w:val="009063C6"/>
    <w:rsid w:val="009065F3"/>
    <w:rsid w:val="009069E2"/>
    <w:rsid w:val="00906B4B"/>
    <w:rsid w:val="00906C9A"/>
    <w:rsid w:val="00906FD1"/>
    <w:rsid w:val="00907192"/>
    <w:rsid w:val="00907312"/>
    <w:rsid w:val="00907423"/>
    <w:rsid w:val="00907461"/>
    <w:rsid w:val="00907618"/>
    <w:rsid w:val="00907750"/>
    <w:rsid w:val="009079B3"/>
    <w:rsid w:val="009079F1"/>
    <w:rsid w:val="00907D16"/>
    <w:rsid w:val="00910666"/>
    <w:rsid w:val="00910925"/>
    <w:rsid w:val="00910C18"/>
    <w:rsid w:val="0091160D"/>
    <w:rsid w:val="0091164B"/>
    <w:rsid w:val="009117DB"/>
    <w:rsid w:val="009118DE"/>
    <w:rsid w:val="00911B25"/>
    <w:rsid w:val="00912659"/>
    <w:rsid w:val="00912722"/>
    <w:rsid w:val="00912763"/>
    <w:rsid w:val="0091298F"/>
    <w:rsid w:val="00912D87"/>
    <w:rsid w:val="00912D8C"/>
    <w:rsid w:val="00913266"/>
    <w:rsid w:val="009135AF"/>
    <w:rsid w:val="00913663"/>
    <w:rsid w:val="009136F0"/>
    <w:rsid w:val="00913933"/>
    <w:rsid w:val="009139D6"/>
    <w:rsid w:val="0091416B"/>
    <w:rsid w:val="00914382"/>
    <w:rsid w:val="009143C0"/>
    <w:rsid w:val="00914608"/>
    <w:rsid w:val="00914EA9"/>
    <w:rsid w:val="00914F8A"/>
    <w:rsid w:val="00915015"/>
    <w:rsid w:val="00915035"/>
    <w:rsid w:val="009150FE"/>
    <w:rsid w:val="009154EA"/>
    <w:rsid w:val="00915508"/>
    <w:rsid w:val="00915585"/>
    <w:rsid w:val="0091558A"/>
    <w:rsid w:val="00915682"/>
    <w:rsid w:val="00915DC2"/>
    <w:rsid w:val="009160A6"/>
    <w:rsid w:val="0091658A"/>
    <w:rsid w:val="00916661"/>
    <w:rsid w:val="00916762"/>
    <w:rsid w:val="0091683F"/>
    <w:rsid w:val="009168E1"/>
    <w:rsid w:val="009169A2"/>
    <w:rsid w:val="00916D7E"/>
    <w:rsid w:val="00916F5A"/>
    <w:rsid w:val="0091711D"/>
    <w:rsid w:val="0091729A"/>
    <w:rsid w:val="009172D6"/>
    <w:rsid w:val="00917455"/>
    <w:rsid w:val="0091763C"/>
    <w:rsid w:val="00917709"/>
    <w:rsid w:val="00917F22"/>
    <w:rsid w:val="009204A6"/>
    <w:rsid w:val="0092089D"/>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806"/>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F1D"/>
    <w:rsid w:val="009343B3"/>
    <w:rsid w:val="0093456C"/>
    <w:rsid w:val="009347AE"/>
    <w:rsid w:val="0093497B"/>
    <w:rsid w:val="00934C89"/>
    <w:rsid w:val="0093561D"/>
    <w:rsid w:val="009356EF"/>
    <w:rsid w:val="00935C04"/>
    <w:rsid w:val="00935C8D"/>
    <w:rsid w:val="00935EAB"/>
    <w:rsid w:val="00936D40"/>
    <w:rsid w:val="0093700A"/>
    <w:rsid w:val="00937068"/>
    <w:rsid w:val="009370D9"/>
    <w:rsid w:val="009372C0"/>
    <w:rsid w:val="00937690"/>
    <w:rsid w:val="009378D0"/>
    <w:rsid w:val="00937A52"/>
    <w:rsid w:val="009403E3"/>
    <w:rsid w:val="009404C3"/>
    <w:rsid w:val="009404D2"/>
    <w:rsid w:val="00940793"/>
    <w:rsid w:val="0094088D"/>
    <w:rsid w:val="00940E87"/>
    <w:rsid w:val="00940F2E"/>
    <w:rsid w:val="0094123D"/>
    <w:rsid w:val="009413E8"/>
    <w:rsid w:val="00941496"/>
    <w:rsid w:val="009414D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57"/>
    <w:rsid w:val="00943FFA"/>
    <w:rsid w:val="00944184"/>
    <w:rsid w:val="0094442E"/>
    <w:rsid w:val="0094494F"/>
    <w:rsid w:val="009450E7"/>
    <w:rsid w:val="00945245"/>
    <w:rsid w:val="0094570A"/>
    <w:rsid w:val="009457B9"/>
    <w:rsid w:val="009457F7"/>
    <w:rsid w:val="009459BC"/>
    <w:rsid w:val="009459CE"/>
    <w:rsid w:val="0094625E"/>
    <w:rsid w:val="009469A6"/>
    <w:rsid w:val="00946C0F"/>
    <w:rsid w:val="00946F32"/>
    <w:rsid w:val="00946FC0"/>
    <w:rsid w:val="0094761B"/>
    <w:rsid w:val="00947A06"/>
    <w:rsid w:val="00947A51"/>
    <w:rsid w:val="00947C9F"/>
    <w:rsid w:val="00947F2B"/>
    <w:rsid w:val="00950069"/>
    <w:rsid w:val="009500AE"/>
    <w:rsid w:val="009502AA"/>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50C"/>
    <w:rsid w:val="00963AEB"/>
    <w:rsid w:val="00963F34"/>
    <w:rsid w:val="00964322"/>
    <w:rsid w:val="009644A6"/>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D35"/>
    <w:rsid w:val="00966F04"/>
    <w:rsid w:val="00967246"/>
    <w:rsid w:val="00967A28"/>
    <w:rsid w:val="00967E63"/>
    <w:rsid w:val="009702A1"/>
    <w:rsid w:val="0097033D"/>
    <w:rsid w:val="00970402"/>
    <w:rsid w:val="00970655"/>
    <w:rsid w:val="00970974"/>
    <w:rsid w:val="00970A78"/>
    <w:rsid w:val="00970B86"/>
    <w:rsid w:val="00970BE7"/>
    <w:rsid w:val="00970C01"/>
    <w:rsid w:val="00970D1D"/>
    <w:rsid w:val="00971009"/>
    <w:rsid w:val="0097106A"/>
    <w:rsid w:val="009710E6"/>
    <w:rsid w:val="009714A4"/>
    <w:rsid w:val="009716CA"/>
    <w:rsid w:val="00971891"/>
    <w:rsid w:val="00971C0D"/>
    <w:rsid w:val="00971F4B"/>
    <w:rsid w:val="009722C0"/>
    <w:rsid w:val="0097294C"/>
    <w:rsid w:val="009729B9"/>
    <w:rsid w:val="009729D8"/>
    <w:rsid w:val="00972F09"/>
    <w:rsid w:val="009731E2"/>
    <w:rsid w:val="009731EB"/>
    <w:rsid w:val="00973520"/>
    <w:rsid w:val="0097388D"/>
    <w:rsid w:val="00973C05"/>
    <w:rsid w:val="00973C1D"/>
    <w:rsid w:val="00973FC9"/>
    <w:rsid w:val="009744BA"/>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35"/>
    <w:rsid w:val="00977AC4"/>
    <w:rsid w:val="00977D3C"/>
    <w:rsid w:val="0098064B"/>
    <w:rsid w:val="00980779"/>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70BD"/>
    <w:rsid w:val="009872EB"/>
    <w:rsid w:val="0098774E"/>
    <w:rsid w:val="00990036"/>
    <w:rsid w:val="00990058"/>
    <w:rsid w:val="00990837"/>
    <w:rsid w:val="00990956"/>
    <w:rsid w:val="00990E05"/>
    <w:rsid w:val="00990E91"/>
    <w:rsid w:val="009910A4"/>
    <w:rsid w:val="009911D4"/>
    <w:rsid w:val="009911D5"/>
    <w:rsid w:val="009914BB"/>
    <w:rsid w:val="00991788"/>
    <w:rsid w:val="0099191D"/>
    <w:rsid w:val="00991D9D"/>
    <w:rsid w:val="00991FDB"/>
    <w:rsid w:val="0099214A"/>
    <w:rsid w:val="009921A6"/>
    <w:rsid w:val="00992C26"/>
    <w:rsid w:val="00992E5F"/>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AFF"/>
    <w:rsid w:val="009A2F36"/>
    <w:rsid w:val="009A311A"/>
    <w:rsid w:val="009A3326"/>
    <w:rsid w:val="009A34FC"/>
    <w:rsid w:val="009A3745"/>
    <w:rsid w:val="009A37AD"/>
    <w:rsid w:val="009A3B64"/>
    <w:rsid w:val="009A3CB1"/>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1AF"/>
    <w:rsid w:val="009B18E3"/>
    <w:rsid w:val="009B1C29"/>
    <w:rsid w:val="009B1E85"/>
    <w:rsid w:val="009B2307"/>
    <w:rsid w:val="009B236D"/>
    <w:rsid w:val="009B2A3B"/>
    <w:rsid w:val="009B2AC9"/>
    <w:rsid w:val="009B2BFC"/>
    <w:rsid w:val="009B2C0B"/>
    <w:rsid w:val="009B2F3B"/>
    <w:rsid w:val="009B322B"/>
    <w:rsid w:val="009B3555"/>
    <w:rsid w:val="009B3749"/>
    <w:rsid w:val="009B3BCB"/>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26E"/>
    <w:rsid w:val="009C1578"/>
    <w:rsid w:val="009C1BE3"/>
    <w:rsid w:val="009C1F2D"/>
    <w:rsid w:val="009C2051"/>
    <w:rsid w:val="009C20B4"/>
    <w:rsid w:val="009C23B6"/>
    <w:rsid w:val="009C23EE"/>
    <w:rsid w:val="009C258A"/>
    <w:rsid w:val="009C2AFD"/>
    <w:rsid w:val="009C2B37"/>
    <w:rsid w:val="009C2C5F"/>
    <w:rsid w:val="009C2F59"/>
    <w:rsid w:val="009C2F7C"/>
    <w:rsid w:val="009C318A"/>
    <w:rsid w:val="009C320B"/>
    <w:rsid w:val="009C33E5"/>
    <w:rsid w:val="009C36DF"/>
    <w:rsid w:val="009C3D03"/>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162"/>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FB"/>
    <w:rsid w:val="009E7C05"/>
    <w:rsid w:val="009E7DBA"/>
    <w:rsid w:val="009F002B"/>
    <w:rsid w:val="009F01A4"/>
    <w:rsid w:val="009F0275"/>
    <w:rsid w:val="009F0593"/>
    <w:rsid w:val="009F07B4"/>
    <w:rsid w:val="009F0998"/>
    <w:rsid w:val="009F0F7F"/>
    <w:rsid w:val="009F1131"/>
    <w:rsid w:val="009F128F"/>
    <w:rsid w:val="009F14EF"/>
    <w:rsid w:val="009F1575"/>
    <w:rsid w:val="009F157D"/>
    <w:rsid w:val="009F193E"/>
    <w:rsid w:val="009F2087"/>
    <w:rsid w:val="009F2155"/>
    <w:rsid w:val="009F23AD"/>
    <w:rsid w:val="009F245C"/>
    <w:rsid w:val="009F24A8"/>
    <w:rsid w:val="009F2860"/>
    <w:rsid w:val="009F28B7"/>
    <w:rsid w:val="009F2919"/>
    <w:rsid w:val="009F2E32"/>
    <w:rsid w:val="009F2E60"/>
    <w:rsid w:val="009F2E7F"/>
    <w:rsid w:val="009F2F5E"/>
    <w:rsid w:val="009F2FB2"/>
    <w:rsid w:val="009F2FDF"/>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B26"/>
    <w:rsid w:val="009F7650"/>
    <w:rsid w:val="009F79E5"/>
    <w:rsid w:val="009F7B92"/>
    <w:rsid w:val="009F7C5A"/>
    <w:rsid w:val="009F7FC2"/>
    <w:rsid w:val="00A00007"/>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E73"/>
    <w:rsid w:val="00A05789"/>
    <w:rsid w:val="00A0586A"/>
    <w:rsid w:val="00A063B2"/>
    <w:rsid w:val="00A067D4"/>
    <w:rsid w:val="00A068C9"/>
    <w:rsid w:val="00A06921"/>
    <w:rsid w:val="00A06A5E"/>
    <w:rsid w:val="00A06D49"/>
    <w:rsid w:val="00A07053"/>
    <w:rsid w:val="00A0750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20B1"/>
    <w:rsid w:val="00A32A9D"/>
    <w:rsid w:val="00A32ABD"/>
    <w:rsid w:val="00A32B0A"/>
    <w:rsid w:val="00A32D29"/>
    <w:rsid w:val="00A332F9"/>
    <w:rsid w:val="00A33AF8"/>
    <w:rsid w:val="00A33E6D"/>
    <w:rsid w:val="00A33FE1"/>
    <w:rsid w:val="00A3416C"/>
    <w:rsid w:val="00A343E2"/>
    <w:rsid w:val="00A344AD"/>
    <w:rsid w:val="00A3478F"/>
    <w:rsid w:val="00A34873"/>
    <w:rsid w:val="00A34B5A"/>
    <w:rsid w:val="00A34F36"/>
    <w:rsid w:val="00A34FBA"/>
    <w:rsid w:val="00A354CF"/>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601"/>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EE0"/>
    <w:rsid w:val="00A4624F"/>
    <w:rsid w:val="00A467B6"/>
    <w:rsid w:val="00A46A07"/>
    <w:rsid w:val="00A46B72"/>
    <w:rsid w:val="00A46BBC"/>
    <w:rsid w:val="00A46D4D"/>
    <w:rsid w:val="00A46DA9"/>
    <w:rsid w:val="00A47370"/>
    <w:rsid w:val="00A4738E"/>
    <w:rsid w:val="00A4758B"/>
    <w:rsid w:val="00A4771A"/>
    <w:rsid w:val="00A4792B"/>
    <w:rsid w:val="00A479CB"/>
    <w:rsid w:val="00A47E40"/>
    <w:rsid w:val="00A47F3F"/>
    <w:rsid w:val="00A506D1"/>
    <w:rsid w:val="00A50790"/>
    <w:rsid w:val="00A5089F"/>
    <w:rsid w:val="00A50994"/>
    <w:rsid w:val="00A50AF8"/>
    <w:rsid w:val="00A50FA1"/>
    <w:rsid w:val="00A51031"/>
    <w:rsid w:val="00A52347"/>
    <w:rsid w:val="00A526F1"/>
    <w:rsid w:val="00A52727"/>
    <w:rsid w:val="00A52A85"/>
    <w:rsid w:val="00A52B3F"/>
    <w:rsid w:val="00A52B85"/>
    <w:rsid w:val="00A535EE"/>
    <w:rsid w:val="00A53724"/>
    <w:rsid w:val="00A53BE2"/>
    <w:rsid w:val="00A54301"/>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44F5"/>
    <w:rsid w:val="00A651C0"/>
    <w:rsid w:val="00A65601"/>
    <w:rsid w:val="00A658C2"/>
    <w:rsid w:val="00A65B3E"/>
    <w:rsid w:val="00A65CA1"/>
    <w:rsid w:val="00A66258"/>
    <w:rsid w:val="00A66689"/>
    <w:rsid w:val="00A66822"/>
    <w:rsid w:val="00A66DC0"/>
    <w:rsid w:val="00A66F26"/>
    <w:rsid w:val="00A67065"/>
    <w:rsid w:val="00A6710C"/>
    <w:rsid w:val="00A67278"/>
    <w:rsid w:val="00A672E4"/>
    <w:rsid w:val="00A6758C"/>
    <w:rsid w:val="00A6766B"/>
    <w:rsid w:val="00A67EFB"/>
    <w:rsid w:val="00A701C7"/>
    <w:rsid w:val="00A704A2"/>
    <w:rsid w:val="00A7051B"/>
    <w:rsid w:val="00A7052A"/>
    <w:rsid w:val="00A70C55"/>
    <w:rsid w:val="00A71AEE"/>
    <w:rsid w:val="00A71B3F"/>
    <w:rsid w:val="00A71DFD"/>
    <w:rsid w:val="00A7214E"/>
    <w:rsid w:val="00A727FC"/>
    <w:rsid w:val="00A72989"/>
    <w:rsid w:val="00A72BDF"/>
    <w:rsid w:val="00A72F86"/>
    <w:rsid w:val="00A73063"/>
    <w:rsid w:val="00A73136"/>
    <w:rsid w:val="00A7324B"/>
    <w:rsid w:val="00A73E05"/>
    <w:rsid w:val="00A73FBA"/>
    <w:rsid w:val="00A74426"/>
    <w:rsid w:val="00A74B26"/>
    <w:rsid w:val="00A74BDB"/>
    <w:rsid w:val="00A753C9"/>
    <w:rsid w:val="00A753EB"/>
    <w:rsid w:val="00A75406"/>
    <w:rsid w:val="00A755E7"/>
    <w:rsid w:val="00A75601"/>
    <w:rsid w:val="00A75791"/>
    <w:rsid w:val="00A7590C"/>
    <w:rsid w:val="00A759C0"/>
    <w:rsid w:val="00A75AA1"/>
    <w:rsid w:val="00A7610C"/>
    <w:rsid w:val="00A7624D"/>
    <w:rsid w:val="00A762ED"/>
    <w:rsid w:val="00A7681C"/>
    <w:rsid w:val="00A76E58"/>
    <w:rsid w:val="00A772A4"/>
    <w:rsid w:val="00A7736B"/>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3D"/>
    <w:rsid w:val="00A90B87"/>
    <w:rsid w:val="00A90C4C"/>
    <w:rsid w:val="00A90D4D"/>
    <w:rsid w:val="00A90FDB"/>
    <w:rsid w:val="00A91259"/>
    <w:rsid w:val="00A91DF0"/>
    <w:rsid w:val="00A91F42"/>
    <w:rsid w:val="00A91FEE"/>
    <w:rsid w:val="00A9253A"/>
    <w:rsid w:val="00A92BBE"/>
    <w:rsid w:val="00A92ED0"/>
    <w:rsid w:val="00A932E2"/>
    <w:rsid w:val="00A9335F"/>
    <w:rsid w:val="00A936E0"/>
    <w:rsid w:val="00A93C59"/>
    <w:rsid w:val="00A93EFE"/>
    <w:rsid w:val="00A942EE"/>
    <w:rsid w:val="00A94626"/>
    <w:rsid w:val="00A9475D"/>
    <w:rsid w:val="00A95282"/>
    <w:rsid w:val="00A953B0"/>
    <w:rsid w:val="00A953BF"/>
    <w:rsid w:val="00A95517"/>
    <w:rsid w:val="00A96049"/>
    <w:rsid w:val="00A962BD"/>
    <w:rsid w:val="00A963E9"/>
    <w:rsid w:val="00A967C4"/>
    <w:rsid w:val="00A96A9C"/>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C10"/>
    <w:rsid w:val="00AA2D81"/>
    <w:rsid w:val="00AA2DED"/>
    <w:rsid w:val="00AA2E3E"/>
    <w:rsid w:val="00AA2E57"/>
    <w:rsid w:val="00AA301E"/>
    <w:rsid w:val="00AA308F"/>
    <w:rsid w:val="00AA33C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BA"/>
    <w:rsid w:val="00AA6FDD"/>
    <w:rsid w:val="00AA72FF"/>
    <w:rsid w:val="00AA731F"/>
    <w:rsid w:val="00AA7D51"/>
    <w:rsid w:val="00AA7DB9"/>
    <w:rsid w:val="00AB0405"/>
    <w:rsid w:val="00AB08A5"/>
    <w:rsid w:val="00AB08AF"/>
    <w:rsid w:val="00AB118C"/>
    <w:rsid w:val="00AB1209"/>
    <w:rsid w:val="00AB1376"/>
    <w:rsid w:val="00AB15B1"/>
    <w:rsid w:val="00AB1919"/>
    <w:rsid w:val="00AB1A09"/>
    <w:rsid w:val="00AB1B84"/>
    <w:rsid w:val="00AB1CAA"/>
    <w:rsid w:val="00AB1E79"/>
    <w:rsid w:val="00AB1FBD"/>
    <w:rsid w:val="00AB2065"/>
    <w:rsid w:val="00AB2110"/>
    <w:rsid w:val="00AB22CC"/>
    <w:rsid w:val="00AB261C"/>
    <w:rsid w:val="00AB28A1"/>
    <w:rsid w:val="00AB2B29"/>
    <w:rsid w:val="00AB3918"/>
    <w:rsid w:val="00AB3A6D"/>
    <w:rsid w:val="00AB3D03"/>
    <w:rsid w:val="00AB40DC"/>
    <w:rsid w:val="00AB47DE"/>
    <w:rsid w:val="00AB4AD2"/>
    <w:rsid w:val="00AB4B62"/>
    <w:rsid w:val="00AB4DFB"/>
    <w:rsid w:val="00AB4FFE"/>
    <w:rsid w:val="00AB55C1"/>
    <w:rsid w:val="00AB5646"/>
    <w:rsid w:val="00AB5CB1"/>
    <w:rsid w:val="00AB5DE7"/>
    <w:rsid w:val="00AB627C"/>
    <w:rsid w:val="00AB62EE"/>
    <w:rsid w:val="00AB64BE"/>
    <w:rsid w:val="00AB6610"/>
    <w:rsid w:val="00AB6B4F"/>
    <w:rsid w:val="00AB6CAC"/>
    <w:rsid w:val="00AB7227"/>
    <w:rsid w:val="00AB724C"/>
    <w:rsid w:val="00AB74AB"/>
    <w:rsid w:val="00AB7505"/>
    <w:rsid w:val="00AB79E5"/>
    <w:rsid w:val="00AB7C07"/>
    <w:rsid w:val="00AB7F3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84"/>
    <w:rsid w:val="00AC2590"/>
    <w:rsid w:val="00AC2963"/>
    <w:rsid w:val="00AC2A8F"/>
    <w:rsid w:val="00AC2CF3"/>
    <w:rsid w:val="00AC308B"/>
    <w:rsid w:val="00AC3093"/>
    <w:rsid w:val="00AC314A"/>
    <w:rsid w:val="00AC3287"/>
    <w:rsid w:val="00AC359F"/>
    <w:rsid w:val="00AC37DB"/>
    <w:rsid w:val="00AC42B5"/>
    <w:rsid w:val="00AC4496"/>
    <w:rsid w:val="00AC44E0"/>
    <w:rsid w:val="00AC48DA"/>
    <w:rsid w:val="00AC48F1"/>
    <w:rsid w:val="00AC514F"/>
    <w:rsid w:val="00AC516B"/>
    <w:rsid w:val="00AC5217"/>
    <w:rsid w:val="00AC538C"/>
    <w:rsid w:val="00AC5565"/>
    <w:rsid w:val="00AC559C"/>
    <w:rsid w:val="00AC55B9"/>
    <w:rsid w:val="00AC56BA"/>
    <w:rsid w:val="00AC5977"/>
    <w:rsid w:val="00AC5F4E"/>
    <w:rsid w:val="00AC5FD6"/>
    <w:rsid w:val="00AC6056"/>
    <w:rsid w:val="00AC6394"/>
    <w:rsid w:val="00AC68ED"/>
    <w:rsid w:val="00AC6AF5"/>
    <w:rsid w:val="00AC6DF3"/>
    <w:rsid w:val="00AC6F69"/>
    <w:rsid w:val="00AC70C4"/>
    <w:rsid w:val="00AC7697"/>
    <w:rsid w:val="00AC7AE6"/>
    <w:rsid w:val="00AD0B12"/>
    <w:rsid w:val="00AD0DB9"/>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5B"/>
    <w:rsid w:val="00AD68F1"/>
    <w:rsid w:val="00AD6BE3"/>
    <w:rsid w:val="00AD709E"/>
    <w:rsid w:val="00AD70AE"/>
    <w:rsid w:val="00AD7146"/>
    <w:rsid w:val="00AD7547"/>
    <w:rsid w:val="00AD7738"/>
    <w:rsid w:val="00AD790F"/>
    <w:rsid w:val="00AE02BA"/>
    <w:rsid w:val="00AE03A5"/>
    <w:rsid w:val="00AE0C50"/>
    <w:rsid w:val="00AE0CC4"/>
    <w:rsid w:val="00AE0D68"/>
    <w:rsid w:val="00AE0F45"/>
    <w:rsid w:val="00AE107E"/>
    <w:rsid w:val="00AE110D"/>
    <w:rsid w:val="00AE1128"/>
    <w:rsid w:val="00AE12D1"/>
    <w:rsid w:val="00AE1477"/>
    <w:rsid w:val="00AE1945"/>
    <w:rsid w:val="00AE1B14"/>
    <w:rsid w:val="00AE1C07"/>
    <w:rsid w:val="00AE21F1"/>
    <w:rsid w:val="00AE23FC"/>
    <w:rsid w:val="00AE267D"/>
    <w:rsid w:val="00AE28EE"/>
    <w:rsid w:val="00AE296B"/>
    <w:rsid w:val="00AE2990"/>
    <w:rsid w:val="00AE29B1"/>
    <w:rsid w:val="00AE3016"/>
    <w:rsid w:val="00AE3231"/>
    <w:rsid w:val="00AE324C"/>
    <w:rsid w:val="00AE3351"/>
    <w:rsid w:val="00AE3449"/>
    <w:rsid w:val="00AE38A3"/>
    <w:rsid w:val="00AE3AFA"/>
    <w:rsid w:val="00AE41B0"/>
    <w:rsid w:val="00AE41FF"/>
    <w:rsid w:val="00AE46E8"/>
    <w:rsid w:val="00AE4FF3"/>
    <w:rsid w:val="00AE548C"/>
    <w:rsid w:val="00AE564A"/>
    <w:rsid w:val="00AE5A4D"/>
    <w:rsid w:val="00AE5ABF"/>
    <w:rsid w:val="00AE5E06"/>
    <w:rsid w:val="00AE5E1C"/>
    <w:rsid w:val="00AE5E69"/>
    <w:rsid w:val="00AE5E97"/>
    <w:rsid w:val="00AE6251"/>
    <w:rsid w:val="00AE62FA"/>
    <w:rsid w:val="00AE636E"/>
    <w:rsid w:val="00AE64DA"/>
    <w:rsid w:val="00AE6572"/>
    <w:rsid w:val="00AE6D3F"/>
    <w:rsid w:val="00AE70D9"/>
    <w:rsid w:val="00AE718C"/>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244C"/>
    <w:rsid w:val="00AF24DC"/>
    <w:rsid w:val="00AF2C0D"/>
    <w:rsid w:val="00AF2E0E"/>
    <w:rsid w:val="00AF37EA"/>
    <w:rsid w:val="00AF3894"/>
    <w:rsid w:val="00AF3DC1"/>
    <w:rsid w:val="00AF3F6A"/>
    <w:rsid w:val="00AF44F6"/>
    <w:rsid w:val="00AF4764"/>
    <w:rsid w:val="00AF47AA"/>
    <w:rsid w:val="00AF4C9E"/>
    <w:rsid w:val="00AF4E28"/>
    <w:rsid w:val="00AF518C"/>
    <w:rsid w:val="00AF643C"/>
    <w:rsid w:val="00AF6558"/>
    <w:rsid w:val="00AF6B48"/>
    <w:rsid w:val="00AF71B2"/>
    <w:rsid w:val="00AF76DF"/>
    <w:rsid w:val="00AF7B8B"/>
    <w:rsid w:val="00AF7D00"/>
    <w:rsid w:val="00B0053C"/>
    <w:rsid w:val="00B0086C"/>
    <w:rsid w:val="00B00A62"/>
    <w:rsid w:val="00B00C28"/>
    <w:rsid w:val="00B00D99"/>
    <w:rsid w:val="00B00DDB"/>
    <w:rsid w:val="00B010AB"/>
    <w:rsid w:val="00B01199"/>
    <w:rsid w:val="00B013E8"/>
    <w:rsid w:val="00B01938"/>
    <w:rsid w:val="00B01B7D"/>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6D31"/>
    <w:rsid w:val="00B06F76"/>
    <w:rsid w:val="00B07089"/>
    <w:rsid w:val="00B0731D"/>
    <w:rsid w:val="00B07705"/>
    <w:rsid w:val="00B0778E"/>
    <w:rsid w:val="00B07CD7"/>
    <w:rsid w:val="00B101B5"/>
    <w:rsid w:val="00B103F4"/>
    <w:rsid w:val="00B10465"/>
    <w:rsid w:val="00B10AA8"/>
    <w:rsid w:val="00B11390"/>
    <w:rsid w:val="00B11486"/>
    <w:rsid w:val="00B1170D"/>
    <w:rsid w:val="00B1171B"/>
    <w:rsid w:val="00B11CEE"/>
    <w:rsid w:val="00B11E90"/>
    <w:rsid w:val="00B11FE5"/>
    <w:rsid w:val="00B122BC"/>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BDE"/>
    <w:rsid w:val="00B14D5D"/>
    <w:rsid w:val="00B15BA3"/>
    <w:rsid w:val="00B16031"/>
    <w:rsid w:val="00B160A2"/>
    <w:rsid w:val="00B16378"/>
    <w:rsid w:val="00B16456"/>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14A"/>
    <w:rsid w:val="00B23373"/>
    <w:rsid w:val="00B23904"/>
    <w:rsid w:val="00B23F34"/>
    <w:rsid w:val="00B23FA1"/>
    <w:rsid w:val="00B240E3"/>
    <w:rsid w:val="00B24EB4"/>
    <w:rsid w:val="00B24F99"/>
    <w:rsid w:val="00B25774"/>
    <w:rsid w:val="00B2585F"/>
    <w:rsid w:val="00B25DA6"/>
    <w:rsid w:val="00B260F8"/>
    <w:rsid w:val="00B26247"/>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87C"/>
    <w:rsid w:val="00B31C1E"/>
    <w:rsid w:val="00B3218B"/>
    <w:rsid w:val="00B321CE"/>
    <w:rsid w:val="00B3236D"/>
    <w:rsid w:val="00B329BE"/>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6CC"/>
    <w:rsid w:val="00B42B1C"/>
    <w:rsid w:val="00B42CBF"/>
    <w:rsid w:val="00B42F13"/>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469"/>
    <w:rsid w:val="00B4671F"/>
    <w:rsid w:val="00B46800"/>
    <w:rsid w:val="00B474D7"/>
    <w:rsid w:val="00B47690"/>
    <w:rsid w:val="00B47EAA"/>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0B5"/>
    <w:rsid w:val="00B56167"/>
    <w:rsid w:val="00B56644"/>
    <w:rsid w:val="00B56861"/>
    <w:rsid w:val="00B56943"/>
    <w:rsid w:val="00B56A8A"/>
    <w:rsid w:val="00B56F42"/>
    <w:rsid w:val="00B570DD"/>
    <w:rsid w:val="00B57911"/>
    <w:rsid w:val="00B606DA"/>
    <w:rsid w:val="00B60A01"/>
    <w:rsid w:val="00B60A85"/>
    <w:rsid w:val="00B60B85"/>
    <w:rsid w:val="00B61338"/>
    <w:rsid w:val="00B61719"/>
    <w:rsid w:val="00B6187F"/>
    <w:rsid w:val="00B618B1"/>
    <w:rsid w:val="00B61938"/>
    <w:rsid w:val="00B61C45"/>
    <w:rsid w:val="00B61C63"/>
    <w:rsid w:val="00B61ED3"/>
    <w:rsid w:val="00B61F92"/>
    <w:rsid w:val="00B62341"/>
    <w:rsid w:val="00B624C7"/>
    <w:rsid w:val="00B627DF"/>
    <w:rsid w:val="00B62813"/>
    <w:rsid w:val="00B628BB"/>
    <w:rsid w:val="00B628C8"/>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0F3A"/>
    <w:rsid w:val="00B71343"/>
    <w:rsid w:val="00B713BA"/>
    <w:rsid w:val="00B713F8"/>
    <w:rsid w:val="00B71509"/>
    <w:rsid w:val="00B71E2D"/>
    <w:rsid w:val="00B71F2D"/>
    <w:rsid w:val="00B72095"/>
    <w:rsid w:val="00B7264A"/>
    <w:rsid w:val="00B72B6B"/>
    <w:rsid w:val="00B72EC4"/>
    <w:rsid w:val="00B72F80"/>
    <w:rsid w:val="00B731D8"/>
    <w:rsid w:val="00B7321A"/>
    <w:rsid w:val="00B73780"/>
    <w:rsid w:val="00B73A86"/>
    <w:rsid w:val="00B73B0F"/>
    <w:rsid w:val="00B73E4A"/>
    <w:rsid w:val="00B73EDF"/>
    <w:rsid w:val="00B73F36"/>
    <w:rsid w:val="00B73F6E"/>
    <w:rsid w:val="00B746FF"/>
    <w:rsid w:val="00B74A0B"/>
    <w:rsid w:val="00B74AA2"/>
    <w:rsid w:val="00B74B03"/>
    <w:rsid w:val="00B74B92"/>
    <w:rsid w:val="00B74C1B"/>
    <w:rsid w:val="00B7520D"/>
    <w:rsid w:val="00B754F7"/>
    <w:rsid w:val="00B7581C"/>
    <w:rsid w:val="00B75ABE"/>
    <w:rsid w:val="00B76412"/>
    <w:rsid w:val="00B76498"/>
    <w:rsid w:val="00B76587"/>
    <w:rsid w:val="00B76750"/>
    <w:rsid w:val="00B76C95"/>
    <w:rsid w:val="00B76CE9"/>
    <w:rsid w:val="00B7706F"/>
    <w:rsid w:val="00B77103"/>
    <w:rsid w:val="00B7729E"/>
    <w:rsid w:val="00B775A2"/>
    <w:rsid w:val="00B77ABC"/>
    <w:rsid w:val="00B77EBB"/>
    <w:rsid w:val="00B80DCC"/>
    <w:rsid w:val="00B80EB7"/>
    <w:rsid w:val="00B811BE"/>
    <w:rsid w:val="00B8190A"/>
    <w:rsid w:val="00B81945"/>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287"/>
    <w:rsid w:val="00B8451A"/>
    <w:rsid w:val="00B84A56"/>
    <w:rsid w:val="00B84A6A"/>
    <w:rsid w:val="00B85630"/>
    <w:rsid w:val="00B856B3"/>
    <w:rsid w:val="00B858D4"/>
    <w:rsid w:val="00B86087"/>
    <w:rsid w:val="00B86440"/>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267"/>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6EEE"/>
    <w:rsid w:val="00B9721D"/>
    <w:rsid w:val="00B9791D"/>
    <w:rsid w:val="00B97AE5"/>
    <w:rsid w:val="00BA006F"/>
    <w:rsid w:val="00BA00BD"/>
    <w:rsid w:val="00BA00FB"/>
    <w:rsid w:val="00BA0312"/>
    <w:rsid w:val="00BA0897"/>
    <w:rsid w:val="00BA1210"/>
    <w:rsid w:val="00BA12DA"/>
    <w:rsid w:val="00BA134B"/>
    <w:rsid w:val="00BA1460"/>
    <w:rsid w:val="00BA14CF"/>
    <w:rsid w:val="00BA1544"/>
    <w:rsid w:val="00BA15C8"/>
    <w:rsid w:val="00BA16CA"/>
    <w:rsid w:val="00BA1734"/>
    <w:rsid w:val="00BA1865"/>
    <w:rsid w:val="00BA1886"/>
    <w:rsid w:val="00BA1B97"/>
    <w:rsid w:val="00BA2135"/>
    <w:rsid w:val="00BA2457"/>
    <w:rsid w:val="00BA28DF"/>
    <w:rsid w:val="00BA2BED"/>
    <w:rsid w:val="00BA2BF8"/>
    <w:rsid w:val="00BA2C90"/>
    <w:rsid w:val="00BA2D1C"/>
    <w:rsid w:val="00BA31E6"/>
    <w:rsid w:val="00BA3268"/>
    <w:rsid w:val="00BA3D96"/>
    <w:rsid w:val="00BA3DBE"/>
    <w:rsid w:val="00BA4241"/>
    <w:rsid w:val="00BA429D"/>
    <w:rsid w:val="00BA4A85"/>
    <w:rsid w:val="00BA4B75"/>
    <w:rsid w:val="00BA55A2"/>
    <w:rsid w:val="00BA621A"/>
    <w:rsid w:val="00BA63E1"/>
    <w:rsid w:val="00BA668F"/>
    <w:rsid w:val="00BA673E"/>
    <w:rsid w:val="00BA6A1D"/>
    <w:rsid w:val="00BA6DC3"/>
    <w:rsid w:val="00BA714F"/>
    <w:rsid w:val="00BA74FB"/>
    <w:rsid w:val="00BA7593"/>
    <w:rsid w:val="00BA77EC"/>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1C3"/>
    <w:rsid w:val="00BB44F4"/>
    <w:rsid w:val="00BB46F8"/>
    <w:rsid w:val="00BB4A6D"/>
    <w:rsid w:val="00BB4B06"/>
    <w:rsid w:val="00BB4D27"/>
    <w:rsid w:val="00BB5190"/>
    <w:rsid w:val="00BB51E6"/>
    <w:rsid w:val="00BB5312"/>
    <w:rsid w:val="00BB537C"/>
    <w:rsid w:val="00BB54CC"/>
    <w:rsid w:val="00BB55EA"/>
    <w:rsid w:val="00BB5C19"/>
    <w:rsid w:val="00BB5E06"/>
    <w:rsid w:val="00BB5FFB"/>
    <w:rsid w:val="00BB6192"/>
    <w:rsid w:val="00BB66CD"/>
    <w:rsid w:val="00BB6745"/>
    <w:rsid w:val="00BB6AA2"/>
    <w:rsid w:val="00BB6CFE"/>
    <w:rsid w:val="00BB6FD8"/>
    <w:rsid w:val="00BB7295"/>
    <w:rsid w:val="00BB77E6"/>
    <w:rsid w:val="00BB78BF"/>
    <w:rsid w:val="00BB791D"/>
    <w:rsid w:val="00BB7A25"/>
    <w:rsid w:val="00BB7A4D"/>
    <w:rsid w:val="00BB7ACB"/>
    <w:rsid w:val="00BC02ED"/>
    <w:rsid w:val="00BC05D3"/>
    <w:rsid w:val="00BC0ABB"/>
    <w:rsid w:val="00BC0B50"/>
    <w:rsid w:val="00BC0D12"/>
    <w:rsid w:val="00BC13EE"/>
    <w:rsid w:val="00BC1914"/>
    <w:rsid w:val="00BC1A99"/>
    <w:rsid w:val="00BC1E2F"/>
    <w:rsid w:val="00BC2353"/>
    <w:rsid w:val="00BC25FA"/>
    <w:rsid w:val="00BC2C2A"/>
    <w:rsid w:val="00BC30B5"/>
    <w:rsid w:val="00BC34FF"/>
    <w:rsid w:val="00BC3878"/>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471"/>
    <w:rsid w:val="00BC685B"/>
    <w:rsid w:val="00BC6A97"/>
    <w:rsid w:val="00BC6BF4"/>
    <w:rsid w:val="00BC6C59"/>
    <w:rsid w:val="00BC6C66"/>
    <w:rsid w:val="00BC6D37"/>
    <w:rsid w:val="00BC6FC0"/>
    <w:rsid w:val="00BC6FD4"/>
    <w:rsid w:val="00BC7165"/>
    <w:rsid w:val="00BC748F"/>
    <w:rsid w:val="00BC79E6"/>
    <w:rsid w:val="00BC7A4D"/>
    <w:rsid w:val="00BC7C0E"/>
    <w:rsid w:val="00BD012E"/>
    <w:rsid w:val="00BD02EA"/>
    <w:rsid w:val="00BD05DE"/>
    <w:rsid w:val="00BD083F"/>
    <w:rsid w:val="00BD0DD7"/>
    <w:rsid w:val="00BD1081"/>
    <w:rsid w:val="00BD1227"/>
    <w:rsid w:val="00BD1312"/>
    <w:rsid w:val="00BD255D"/>
    <w:rsid w:val="00BD30B9"/>
    <w:rsid w:val="00BD32B3"/>
    <w:rsid w:val="00BD3445"/>
    <w:rsid w:val="00BD3FCC"/>
    <w:rsid w:val="00BD407D"/>
    <w:rsid w:val="00BD40D2"/>
    <w:rsid w:val="00BD43F0"/>
    <w:rsid w:val="00BD4632"/>
    <w:rsid w:val="00BD49C7"/>
    <w:rsid w:val="00BD50C9"/>
    <w:rsid w:val="00BD5350"/>
    <w:rsid w:val="00BD5369"/>
    <w:rsid w:val="00BD5377"/>
    <w:rsid w:val="00BD57F6"/>
    <w:rsid w:val="00BD5B0F"/>
    <w:rsid w:val="00BD5E44"/>
    <w:rsid w:val="00BD5F18"/>
    <w:rsid w:val="00BD6078"/>
    <w:rsid w:val="00BD6587"/>
    <w:rsid w:val="00BD69EF"/>
    <w:rsid w:val="00BD6C62"/>
    <w:rsid w:val="00BD70E3"/>
    <w:rsid w:val="00BD754C"/>
    <w:rsid w:val="00BD767D"/>
    <w:rsid w:val="00BD77F6"/>
    <w:rsid w:val="00BD7C77"/>
    <w:rsid w:val="00BE047A"/>
    <w:rsid w:val="00BE04F4"/>
    <w:rsid w:val="00BE05EA"/>
    <w:rsid w:val="00BE0794"/>
    <w:rsid w:val="00BE086E"/>
    <w:rsid w:val="00BE0A68"/>
    <w:rsid w:val="00BE0CD9"/>
    <w:rsid w:val="00BE0E5A"/>
    <w:rsid w:val="00BE102D"/>
    <w:rsid w:val="00BE134B"/>
    <w:rsid w:val="00BE13FC"/>
    <w:rsid w:val="00BE1451"/>
    <w:rsid w:val="00BE1642"/>
    <w:rsid w:val="00BE1F51"/>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3BF"/>
    <w:rsid w:val="00BE783E"/>
    <w:rsid w:val="00BE79DB"/>
    <w:rsid w:val="00BE79E0"/>
    <w:rsid w:val="00BE7C1E"/>
    <w:rsid w:val="00BE7F8E"/>
    <w:rsid w:val="00BF0000"/>
    <w:rsid w:val="00BF07E3"/>
    <w:rsid w:val="00BF093D"/>
    <w:rsid w:val="00BF09DE"/>
    <w:rsid w:val="00BF0C07"/>
    <w:rsid w:val="00BF0CE2"/>
    <w:rsid w:val="00BF1279"/>
    <w:rsid w:val="00BF1B60"/>
    <w:rsid w:val="00BF1BAC"/>
    <w:rsid w:val="00BF1C96"/>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B81"/>
    <w:rsid w:val="00BF3DC1"/>
    <w:rsid w:val="00BF4119"/>
    <w:rsid w:val="00BF45E5"/>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5AE"/>
    <w:rsid w:val="00BF767C"/>
    <w:rsid w:val="00BF7932"/>
    <w:rsid w:val="00BF7A28"/>
    <w:rsid w:val="00BF7F9B"/>
    <w:rsid w:val="00C003BB"/>
    <w:rsid w:val="00C00413"/>
    <w:rsid w:val="00C00A67"/>
    <w:rsid w:val="00C00F78"/>
    <w:rsid w:val="00C01174"/>
    <w:rsid w:val="00C01551"/>
    <w:rsid w:val="00C01A8D"/>
    <w:rsid w:val="00C01AF1"/>
    <w:rsid w:val="00C01F78"/>
    <w:rsid w:val="00C024B8"/>
    <w:rsid w:val="00C0271C"/>
    <w:rsid w:val="00C02F97"/>
    <w:rsid w:val="00C0316A"/>
    <w:rsid w:val="00C03B09"/>
    <w:rsid w:val="00C03E8C"/>
    <w:rsid w:val="00C042A2"/>
    <w:rsid w:val="00C042BB"/>
    <w:rsid w:val="00C042FD"/>
    <w:rsid w:val="00C042FE"/>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542"/>
    <w:rsid w:val="00C145FC"/>
    <w:rsid w:val="00C14722"/>
    <w:rsid w:val="00C14972"/>
    <w:rsid w:val="00C14B26"/>
    <w:rsid w:val="00C14FC4"/>
    <w:rsid w:val="00C157A2"/>
    <w:rsid w:val="00C15FE3"/>
    <w:rsid w:val="00C1670A"/>
    <w:rsid w:val="00C16CAA"/>
    <w:rsid w:val="00C16D0E"/>
    <w:rsid w:val="00C16E63"/>
    <w:rsid w:val="00C175BE"/>
    <w:rsid w:val="00C17623"/>
    <w:rsid w:val="00C17828"/>
    <w:rsid w:val="00C178DB"/>
    <w:rsid w:val="00C20219"/>
    <w:rsid w:val="00C2090E"/>
    <w:rsid w:val="00C20A15"/>
    <w:rsid w:val="00C20DE6"/>
    <w:rsid w:val="00C20E1F"/>
    <w:rsid w:val="00C20F2B"/>
    <w:rsid w:val="00C2139D"/>
    <w:rsid w:val="00C21453"/>
    <w:rsid w:val="00C21508"/>
    <w:rsid w:val="00C2159D"/>
    <w:rsid w:val="00C21EEE"/>
    <w:rsid w:val="00C21FFB"/>
    <w:rsid w:val="00C221D7"/>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A04"/>
    <w:rsid w:val="00C41CAE"/>
    <w:rsid w:val="00C420B5"/>
    <w:rsid w:val="00C420EF"/>
    <w:rsid w:val="00C421D4"/>
    <w:rsid w:val="00C421F3"/>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93B"/>
    <w:rsid w:val="00C46C54"/>
    <w:rsid w:val="00C46D97"/>
    <w:rsid w:val="00C46FC2"/>
    <w:rsid w:val="00C470CB"/>
    <w:rsid w:val="00C47275"/>
    <w:rsid w:val="00C4727D"/>
    <w:rsid w:val="00C473A1"/>
    <w:rsid w:val="00C4752D"/>
    <w:rsid w:val="00C5004A"/>
    <w:rsid w:val="00C501EA"/>
    <w:rsid w:val="00C50620"/>
    <w:rsid w:val="00C50CE0"/>
    <w:rsid w:val="00C50D29"/>
    <w:rsid w:val="00C50E43"/>
    <w:rsid w:val="00C50ECA"/>
    <w:rsid w:val="00C511F7"/>
    <w:rsid w:val="00C514C4"/>
    <w:rsid w:val="00C5177B"/>
    <w:rsid w:val="00C518AE"/>
    <w:rsid w:val="00C51918"/>
    <w:rsid w:val="00C51C76"/>
    <w:rsid w:val="00C51C9E"/>
    <w:rsid w:val="00C51E77"/>
    <w:rsid w:val="00C51FFE"/>
    <w:rsid w:val="00C527A1"/>
    <w:rsid w:val="00C527F7"/>
    <w:rsid w:val="00C52A65"/>
    <w:rsid w:val="00C52CBF"/>
    <w:rsid w:val="00C52F15"/>
    <w:rsid w:val="00C53167"/>
    <w:rsid w:val="00C534AA"/>
    <w:rsid w:val="00C534C9"/>
    <w:rsid w:val="00C537A3"/>
    <w:rsid w:val="00C53855"/>
    <w:rsid w:val="00C53A1A"/>
    <w:rsid w:val="00C53A45"/>
    <w:rsid w:val="00C53D4E"/>
    <w:rsid w:val="00C53D78"/>
    <w:rsid w:val="00C53EAA"/>
    <w:rsid w:val="00C53FF1"/>
    <w:rsid w:val="00C54058"/>
    <w:rsid w:val="00C54524"/>
    <w:rsid w:val="00C545E4"/>
    <w:rsid w:val="00C54DBA"/>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101B"/>
    <w:rsid w:val="00C6119E"/>
    <w:rsid w:val="00C61327"/>
    <w:rsid w:val="00C6164C"/>
    <w:rsid w:val="00C61A25"/>
    <w:rsid w:val="00C61F7B"/>
    <w:rsid w:val="00C62100"/>
    <w:rsid w:val="00C62169"/>
    <w:rsid w:val="00C623DA"/>
    <w:rsid w:val="00C625F3"/>
    <w:rsid w:val="00C627FD"/>
    <w:rsid w:val="00C62879"/>
    <w:rsid w:val="00C62C24"/>
    <w:rsid w:val="00C62C57"/>
    <w:rsid w:val="00C62E8F"/>
    <w:rsid w:val="00C62F2B"/>
    <w:rsid w:val="00C634A9"/>
    <w:rsid w:val="00C638AA"/>
    <w:rsid w:val="00C63968"/>
    <w:rsid w:val="00C63E0F"/>
    <w:rsid w:val="00C63E9F"/>
    <w:rsid w:val="00C6403D"/>
    <w:rsid w:val="00C6449D"/>
    <w:rsid w:val="00C644A1"/>
    <w:rsid w:val="00C64D32"/>
    <w:rsid w:val="00C653FD"/>
    <w:rsid w:val="00C65851"/>
    <w:rsid w:val="00C65970"/>
    <w:rsid w:val="00C659A9"/>
    <w:rsid w:val="00C65A9D"/>
    <w:rsid w:val="00C65B90"/>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306"/>
    <w:rsid w:val="00C767DE"/>
    <w:rsid w:val="00C76860"/>
    <w:rsid w:val="00C76B0E"/>
    <w:rsid w:val="00C76D63"/>
    <w:rsid w:val="00C76E4F"/>
    <w:rsid w:val="00C77BE4"/>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853"/>
    <w:rsid w:val="00C83AE3"/>
    <w:rsid w:val="00C842B2"/>
    <w:rsid w:val="00C8446F"/>
    <w:rsid w:val="00C84620"/>
    <w:rsid w:val="00C84A9A"/>
    <w:rsid w:val="00C854E2"/>
    <w:rsid w:val="00C854F5"/>
    <w:rsid w:val="00C858DC"/>
    <w:rsid w:val="00C85C17"/>
    <w:rsid w:val="00C85E01"/>
    <w:rsid w:val="00C85F9D"/>
    <w:rsid w:val="00C86422"/>
    <w:rsid w:val="00C86797"/>
    <w:rsid w:val="00C86BC6"/>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05E"/>
    <w:rsid w:val="00C928B1"/>
    <w:rsid w:val="00C92D14"/>
    <w:rsid w:val="00C92D6B"/>
    <w:rsid w:val="00C92E21"/>
    <w:rsid w:val="00C93018"/>
    <w:rsid w:val="00C93102"/>
    <w:rsid w:val="00C9314E"/>
    <w:rsid w:val="00C931BD"/>
    <w:rsid w:val="00C93BDE"/>
    <w:rsid w:val="00C93BF8"/>
    <w:rsid w:val="00C93E29"/>
    <w:rsid w:val="00C93E9C"/>
    <w:rsid w:val="00C93F8E"/>
    <w:rsid w:val="00C93FB9"/>
    <w:rsid w:val="00C9421B"/>
    <w:rsid w:val="00C9427D"/>
    <w:rsid w:val="00C9448C"/>
    <w:rsid w:val="00C94684"/>
    <w:rsid w:val="00C948EF"/>
    <w:rsid w:val="00C94C65"/>
    <w:rsid w:val="00C952EC"/>
    <w:rsid w:val="00C95D01"/>
    <w:rsid w:val="00C95E6B"/>
    <w:rsid w:val="00C9601F"/>
    <w:rsid w:val="00C96468"/>
    <w:rsid w:val="00C96C3D"/>
    <w:rsid w:val="00C96F47"/>
    <w:rsid w:val="00C972AD"/>
    <w:rsid w:val="00C97416"/>
    <w:rsid w:val="00C97573"/>
    <w:rsid w:val="00C978C5"/>
    <w:rsid w:val="00C97933"/>
    <w:rsid w:val="00C97A4D"/>
    <w:rsid w:val="00C97C67"/>
    <w:rsid w:val="00C97E32"/>
    <w:rsid w:val="00C97EEC"/>
    <w:rsid w:val="00CA028F"/>
    <w:rsid w:val="00CA0593"/>
    <w:rsid w:val="00CA11BB"/>
    <w:rsid w:val="00CA1538"/>
    <w:rsid w:val="00CA1EEB"/>
    <w:rsid w:val="00CA2099"/>
    <w:rsid w:val="00CA2325"/>
    <w:rsid w:val="00CA2755"/>
    <w:rsid w:val="00CA28CB"/>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BCB"/>
    <w:rsid w:val="00CB0D33"/>
    <w:rsid w:val="00CB0E59"/>
    <w:rsid w:val="00CB0F08"/>
    <w:rsid w:val="00CB103B"/>
    <w:rsid w:val="00CB106A"/>
    <w:rsid w:val="00CB1531"/>
    <w:rsid w:val="00CB1610"/>
    <w:rsid w:val="00CB1B86"/>
    <w:rsid w:val="00CB1C1C"/>
    <w:rsid w:val="00CB1D4D"/>
    <w:rsid w:val="00CB1E70"/>
    <w:rsid w:val="00CB1F9A"/>
    <w:rsid w:val="00CB212A"/>
    <w:rsid w:val="00CB2145"/>
    <w:rsid w:val="00CB2283"/>
    <w:rsid w:val="00CB2487"/>
    <w:rsid w:val="00CB2771"/>
    <w:rsid w:val="00CB39D1"/>
    <w:rsid w:val="00CB40F1"/>
    <w:rsid w:val="00CB412D"/>
    <w:rsid w:val="00CB41CA"/>
    <w:rsid w:val="00CB498B"/>
    <w:rsid w:val="00CB4A5D"/>
    <w:rsid w:val="00CB4C02"/>
    <w:rsid w:val="00CB4C36"/>
    <w:rsid w:val="00CB4F37"/>
    <w:rsid w:val="00CB50A7"/>
    <w:rsid w:val="00CB5328"/>
    <w:rsid w:val="00CB538C"/>
    <w:rsid w:val="00CB53B4"/>
    <w:rsid w:val="00CB596E"/>
    <w:rsid w:val="00CB5AE6"/>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C03"/>
    <w:rsid w:val="00CC1FE1"/>
    <w:rsid w:val="00CC245B"/>
    <w:rsid w:val="00CC2484"/>
    <w:rsid w:val="00CC268C"/>
    <w:rsid w:val="00CC26F1"/>
    <w:rsid w:val="00CC2C82"/>
    <w:rsid w:val="00CC2E7F"/>
    <w:rsid w:val="00CC3185"/>
    <w:rsid w:val="00CC35C4"/>
    <w:rsid w:val="00CC3AFC"/>
    <w:rsid w:val="00CC4734"/>
    <w:rsid w:val="00CC47F5"/>
    <w:rsid w:val="00CC48C7"/>
    <w:rsid w:val="00CC4C9F"/>
    <w:rsid w:val="00CC4F10"/>
    <w:rsid w:val="00CC50B7"/>
    <w:rsid w:val="00CC5499"/>
    <w:rsid w:val="00CC5648"/>
    <w:rsid w:val="00CC57B3"/>
    <w:rsid w:val="00CC5BAF"/>
    <w:rsid w:val="00CC5BFA"/>
    <w:rsid w:val="00CC5E34"/>
    <w:rsid w:val="00CC5F3D"/>
    <w:rsid w:val="00CC6117"/>
    <w:rsid w:val="00CC62A2"/>
    <w:rsid w:val="00CC62EB"/>
    <w:rsid w:val="00CC6549"/>
    <w:rsid w:val="00CC6584"/>
    <w:rsid w:val="00CC6A65"/>
    <w:rsid w:val="00CC6ABC"/>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C05"/>
    <w:rsid w:val="00CD3C67"/>
    <w:rsid w:val="00CD4904"/>
    <w:rsid w:val="00CD4BE8"/>
    <w:rsid w:val="00CD4E69"/>
    <w:rsid w:val="00CD50DC"/>
    <w:rsid w:val="00CD527C"/>
    <w:rsid w:val="00CD583B"/>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2A"/>
    <w:rsid w:val="00CE35D6"/>
    <w:rsid w:val="00CE3633"/>
    <w:rsid w:val="00CE368A"/>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4DC"/>
    <w:rsid w:val="00CE754B"/>
    <w:rsid w:val="00CE7A2E"/>
    <w:rsid w:val="00CE7A78"/>
    <w:rsid w:val="00CE7B02"/>
    <w:rsid w:val="00CE7C3E"/>
    <w:rsid w:val="00CE7CA2"/>
    <w:rsid w:val="00CE7D7E"/>
    <w:rsid w:val="00CF039E"/>
    <w:rsid w:val="00CF05D5"/>
    <w:rsid w:val="00CF06C9"/>
    <w:rsid w:val="00CF081E"/>
    <w:rsid w:val="00CF1010"/>
    <w:rsid w:val="00CF11CB"/>
    <w:rsid w:val="00CF174D"/>
    <w:rsid w:val="00CF1813"/>
    <w:rsid w:val="00CF1D54"/>
    <w:rsid w:val="00CF1EF7"/>
    <w:rsid w:val="00CF1F07"/>
    <w:rsid w:val="00CF1F4E"/>
    <w:rsid w:val="00CF20A4"/>
    <w:rsid w:val="00CF2169"/>
    <w:rsid w:val="00CF247F"/>
    <w:rsid w:val="00CF2738"/>
    <w:rsid w:val="00CF27BD"/>
    <w:rsid w:val="00CF2ACC"/>
    <w:rsid w:val="00CF2CE3"/>
    <w:rsid w:val="00CF2D2A"/>
    <w:rsid w:val="00CF2D8D"/>
    <w:rsid w:val="00CF2ED1"/>
    <w:rsid w:val="00CF3622"/>
    <w:rsid w:val="00CF386D"/>
    <w:rsid w:val="00CF4146"/>
    <w:rsid w:val="00CF4742"/>
    <w:rsid w:val="00CF4A2A"/>
    <w:rsid w:val="00CF4F20"/>
    <w:rsid w:val="00CF52D6"/>
    <w:rsid w:val="00CF5A5E"/>
    <w:rsid w:val="00CF5B75"/>
    <w:rsid w:val="00CF5BC6"/>
    <w:rsid w:val="00CF630B"/>
    <w:rsid w:val="00CF6881"/>
    <w:rsid w:val="00CF6A4F"/>
    <w:rsid w:val="00CF717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AD1"/>
    <w:rsid w:val="00D01CAB"/>
    <w:rsid w:val="00D01CCD"/>
    <w:rsid w:val="00D024B7"/>
    <w:rsid w:val="00D0289D"/>
    <w:rsid w:val="00D029AB"/>
    <w:rsid w:val="00D02A29"/>
    <w:rsid w:val="00D032BA"/>
    <w:rsid w:val="00D03888"/>
    <w:rsid w:val="00D039A5"/>
    <w:rsid w:val="00D04209"/>
    <w:rsid w:val="00D04224"/>
    <w:rsid w:val="00D0497D"/>
    <w:rsid w:val="00D04EFA"/>
    <w:rsid w:val="00D04FC4"/>
    <w:rsid w:val="00D05479"/>
    <w:rsid w:val="00D056A1"/>
    <w:rsid w:val="00D05743"/>
    <w:rsid w:val="00D05790"/>
    <w:rsid w:val="00D0586C"/>
    <w:rsid w:val="00D059D2"/>
    <w:rsid w:val="00D05ED0"/>
    <w:rsid w:val="00D06063"/>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0C7A"/>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C57"/>
    <w:rsid w:val="00D1739C"/>
    <w:rsid w:val="00D17746"/>
    <w:rsid w:val="00D17786"/>
    <w:rsid w:val="00D17C66"/>
    <w:rsid w:val="00D17D77"/>
    <w:rsid w:val="00D2051C"/>
    <w:rsid w:val="00D20903"/>
    <w:rsid w:val="00D20E5B"/>
    <w:rsid w:val="00D210AA"/>
    <w:rsid w:val="00D21210"/>
    <w:rsid w:val="00D2167F"/>
    <w:rsid w:val="00D2190F"/>
    <w:rsid w:val="00D21E1C"/>
    <w:rsid w:val="00D2260F"/>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09D"/>
    <w:rsid w:val="00D35287"/>
    <w:rsid w:val="00D35911"/>
    <w:rsid w:val="00D35FB9"/>
    <w:rsid w:val="00D361B7"/>
    <w:rsid w:val="00D36AEF"/>
    <w:rsid w:val="00D36BD2"/>
    <w:rsid w:val="00D36C46"/>
    <w:rsid w:val="00D36E06"/>
    <w:rsid w:val="00D36E6F"/>
    <w:rsid w:val="00D3705A"/>
    <w:rsid w:val="00D371A1"/>
    <w:rsid w:val="00D373C2"/>
    <w:rsid w:val="00D3757D"/>
    <w:rsid w:val="00D37818"/>
    <w:rsid w:val="00D3782C"/>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A9E"/>
    <w:rsid w:val="00D51E9E"/>
    <w:rsid w:val="00D51F2B"/>
    <w:rsid w:val="00D51FE1"/>
    <w:rsid w:val="00D525C9"/>
    <w:rsid w:val="00D52A05"/>
    <w:rsid w:val="00D52DE0"/>
    <w:rsid w:val="00D53279"/>
    <w:rsid w:val="00D533A4"/>
    <w:rsid w:val="00D533AB"/>
    <w:rsid w:val="00D538D8"/>
    <w:rsid w:val="00D5398F"/>
    <w:rsid w:val="00D53A8D"/>
    <w:rsid w:val="00D53BDD"/>
    <w:rsid w:val="00D53CB6"/>
    <w:rsid w:val="00D53EC8"/>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180"/>
    <w:rsid w:val="00D622C0"/>
    <w:rsid w:val="00D625AB"/>
    <w:rsid w:val="00D6262C"/>
    <w:rsid w:val="00D626BC"/>
    <w:rsid w:val="00D626F1"/>
    <w:rsid w:val="00D628C7"/>
    <w:rsid w:val="00D629B0"/>
    <w:rsid w:val="00D629E6"/>
    <w:rsid w:val="00D62A9D"/>
    <w:rsid w:val="00D62B15"/>
    <w:rsid w:val="00D62B5C"/>
    <w:rsid w:val="00D6365A"/>
    <w:rsid w:val="00D63866"/>
    <w:rsid w:val="00D6394D"/>
    <w:rsid w:val="00D63ACC"/>
    <w:rsid w:val="00D63B77"/>
    <w:rsid w:val="00D6406C"/>
    <w:rsid w:val="00D64096"/>
    <w:rsid w:val="00D6428E"/>
    <w:rsid w:val="00D642A0"/>
    <w:rsid w:val="00D64368"/>
    <w:rsid w:val="00D6457E"/>
    <w:rsid w:val="00D64C98"/>
    <w:rsid w:val="00D6524B"/>
    <w:rsid w:val="00D65391"/>
    <w:rsid w:val="00D65705"/>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3F3"/>
    <w:rsid w:val="00D7581F"/>
    <w:rsid w:val="00D75C3A"/>
    <w:rsid w:val="00D75CD5"/>
    <w:rsid w:val="00D75F46"/>
    <w:rsid w:val="00D76726"/>
    <w:rsid w:val="00D76768"/>
    <w:rsid w:val="00D767B2"/>
    <w:rsid w:val="00D76B5A"/>
    <w:rsid w:val="00D7728D"/>
    <w:rsid w:val="00D77C45"/>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3F4"/>
    <w:rsid w:val="00D854CA"/>
    <w:rsid w:val="00D85887"/>
    <w:rsid w:val="00D85A5F"/>
    <w:rsid w:val="00D85B35"/>
    <w:rsid w:val="00D85E19"/>
    <w:rsid w:val="00D865E2"/>
    <w:rsid w:val="00D86834"/>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80B"/>
    <w:rsid w:val="00D9302D"/>
    <w:rsid w:val="00D930FD"/>
    <w:rsid w:val="00D934C5"/>
    <w:rsid w:val="00D935D1"/>
    <w:rsid w:val="00D9377C"/>
    <w:rsid w:val="00D93CC9"/>
    <w:rsid w:val="00D93FDD"/>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729"/>
    <w:rsid w:val="00D967AD"/>
    <w:rsid w:val="00D9698B"/>
    <w:rsid w:val="00D96A93"/>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D7"/>
    <w:rsid w:val="00DA6DAD"/>
    <w:rsid w:val="00DA7035"/>
    <w:rsid w:val="00DA735A"/>
    <w:rsid w:val="00DA74BF"/>
    <w:rsid w:val="00DA7515"/>
    <w:rsid w:val="00DA75C5"/>
    <w:rsid w:val="00DA77F6"/>
    <w:rsid w:val="00DA7845"/>
    <w:rsid w:val="00DA7DB0"/>
    <w:rsid w:val="00DA7E15"/>
    <w:rsid w:val="00DB01FC"/>
    <w:rsid w:val="00DB022C"/>
    <w:rsid w:val="00DB058A"/>
    <w:rsid w:val="00DB0C69"/>
    <w:rsid w:val="00DB0E48"/>
    <w:rsid w:val="00DB0E4E"/>
    <w:rsid w:val="00DB1204"/>
    <w:rsid w:val="00DB16C9"/>
    <w:rsid w:val="00DB16E7"/>
    <w:rsid w:val="00DB1956"/>
    <w:rsid w:val="00DB19E1"/>
    <w:rsid w:val="00DB1D64"/>
    <w:rsid w:val="00DB1F34"/>
    <w:rsid w:val="00DB2265"/>
    <w:rsid w:val="00DB25DE"/>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279"/>
    <w:rsid w:val="00DC0400"/>
    <w:rsid w:val="00DC0A4E"/>
    <w:rsid w:val="00DC0E96"/>
    <w:rsid w:val="00DC0F82"/>
    <w:rsid w:val="00DC11F6"/>
    <w:rsid w:val="00DC1700"/>
    <w:rsid w:val="00DC1C5F"/>
    <w:rsid w:val="00DC1E78"/>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471"/>
    <w:rsid w:val="00DD3A10"/>
    <w:rsid w:val="00DD474B"/>
    <w:rsid w:val="00DD49E8"/>
    <w:rsid w:val="00DD4A99"/>
    <w:rsid w:val="00DD4DD1"/>
    <w:rsid w:val="00DD4E63"/>
    <w:rsid w:val="00DD4FA4"/>
    <w:rsid w:val="00DD50C2"/>
    <w:rsid w:val="00DD5851"/>
    <w:rsid w:val="00DD5946"/>
    <w:rsid w:val="00DD5C09"/>
    <w:rsid w:val="00DD5CB2"/>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5D8C"/>
    <w:rsid w:val="00DE6336"/>
    <w:rsid w:val="00DE636E"/>
    <w:rsid w:val="00DE640A"/>
    <w:rsid w:val="00DE6456"/>
    <w:rsid w:val="00DE6672"/>
    <w:rsid w:val="00DE6882"/>
    <w:rsid w:val="00DE6B91"/>
    <w:rsid w:val="00DE6BB5"/>
    <w:rsid w:val="00DE6D7C"/>
    <w:rsid w:val="00DE6DFB"/>
    <w:rsid w:val="00DE7055"/>
    <w:rsid w:val="00DE7DDF"/>
    <w:rsid w:val="00DE7F33"/>
    <w:rsid w:val="00DF02A3"/>
    <w:rsid w:val="00DF04EF"/>
    <w:rsid w:val="00DF05F6"/>
    <w:rsid w:val="00DF067D"/>
    <w:rsid w:val="00DF06A1"/>
    <w:rsid w:val="00DF06D0"/>
    <w:rsid w:val="00DF0916"/>
    <w:rsid w:val="00DF0CB7"/>
    <w:rsid w:val="00DF145B"/>
    <w:rsid w:val="00DF19C3"/>
    <w:rsid w:val="00DF1D57"/>
    <w:rsid w:val="00DF1D5C"/>
    <w:rsid w:val="00DF1FF2"/>
    <w:rsid w:val="00DF20A4"/>
    <w:rsid w:val="00DF22BA"/>
    <w:rsid w:val="00DF2339"/>
    <w:rsid w:val="00DF2461"/>
    <w:rsid w:val="00DF24D2"/>
    <w:rsid w:val="00DF294D"/>
    <w:rsid w:val="00DF3117"/>
    <w:rsid w:val="00DF3C33"/>
    <w:rsid w:val="00DF41C6"/>
    <w:rsid w:val="00DF41EB"/>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51F3"/>
    <w:rsid w:val="00E0537C"/>
    <w:rsid w:val="00E05418"/>
    <w:rsid w:val="00E054AF"/>
    <w:rsid w:val="00E055DC"/>
    <w:rsid w:val="00E05612"/>
    <w:rsid w:val="00E05C88"/>
    <w:rsid w:val="00E05D5E"/>
    <w:rsid w:val="00E05D6C"/>
    <w:rsid w:val="00E06323"/>
    <w:rsid w:val="00E06713"/>
    <w:rsid w:val="00E06726"/>
    <w:rsid w:val="00E067AC"/>
    <w:rsid w:val="00E06BAF"/>
    <w:rsid w:val="00E06D08"/>
    <w:rsid w:val="00E07053"/>
    <w:rsid w:val="00E07125"/>
    <w:rsid w:val="00E072A4"/>
    <w:rsid w:val="00E0764B"/>
    <w:rsid w:val="00E078C4"/>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0FF7"/>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351"/>
    <w:rsid w:val="00E24457"/>
    <w:rsid w:val="00E2468F"/>
    <w:rsid w:val="00E2485E"/>
    <w:rsid w:val="00E2499B"/>
    <w:rsid w:val="00E24FCA"/>
    <w:rsid w:val="00E25231"/>
    <w:rsid w:val="00E2536F"/>
    <w:rsid w:val="00E255DD"/>
    <w:rsid w:val="00E2584F"/>
    <w:rsid w:val="00E2597B"/>
    <w:rsid w:val="00E25F1F"/>
    <w:rsid w:val="00E26117"/>
    <w:rsid w:val="00E26296"/>
    <w:rsid w:val="00E26D9D"/>
    <w:rsid w:val="00E26ED4"/>
    <w:rsid w:val="00E26F6D"/>
    <w:rsid w:val="00E27069"/>
    <w:rsid w:val="00E2707F"/>
    <w:rsid w:val="00E271C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51E3"/>
    <w:rsid w:val="00E45292"/>
    <w:rsid w:val="00E453DF"/>
    <w:rsid w:val="00E4548E"/>
    <w:rsid w:val="00E4566C"/>
    <w:rsid w:val="00E456DC"/>
    <w:rsid w:val="00E459CE"/>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0B05"/>
    <w:rsid w:val="00E61114"/>
    <w:rsid w:val="00E61215"/>
    <w:rsid w:val="00E619F2"/>
    <w:rsid w:val="00E61BFD"/>
    <w:rsid w:val="00E61D17"/>
    <w:rsid w:val="00E621EE"/>
    <w:rsid w:val="00E62355"/>
    <w:rsid w:val="00E627CE"/>
    <w:rsid w:val="00E6307B"/>
    <w:rsid w:val="00E6353F"/>
    <w:rsid w:val="00E638EB"/>
    <w:rsid w:val="00E63BAE"/>
    <w:rsid w:val="00E63D12"/>
    <w:rsid w:val="00E64090"/>
    <w:rsid w:val="00E6436C"/>
    <w:rsid w:val="00E64867"/>
    <w:rsid w:val="00E64E29"/>
    <w:rsid w:val="00E6529D"/>
    <w:rsid w:val="00E6536C"/>
    <w:rsid w:val="00E654A9"/>
    <w:rsid w:val="00E65751"/>
    <w:rsid w:val="00E65EE2"/>
    <w:rsid w:val="00E66119"/>
    <w:rsid w:val="00E664F5"/>
    <w:rsid w:val="00E6658D"/>
    <w:rsid w:val="00E6665F"/>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3A6"/>
    <w:rsid w:val="00E71A47"/>
    <w:rsid w:val="00E71E1A"/>
    <w:rsid w:val="00E71F92"/>
    <w:rsid w:val="00E722B7"/>
    <w:rsid w:val="00E7261D"/>
    <w:rsid w:val="00E72C6A"/>
    <w:rsid w:val="00E72D97"/>
    <w:rsid w:val="00E73354"/>
    <w:rsid w:val="00E73AE4"/>
    <w:rsid w:val="00E73F65"/>
    <w:rsid w:val="00E74352"/>
    <w:rsid w:val="00E74856"/>
    <w:rsid w:val="00E74B29"/>
    <w:rsid w:val="00E7518B"/>
    <w:rsid w:val="00E752A8"/>
    <w:rsid w:val="00E7554B"/>
    <w:rsid w:val="00E756B8"/>
    <w:rsid w:val="00E75750"/>
    <w:rsid w:val="00E75A70"/>
    <w:rsid w:val="00E75BCF"/>
    <w:rsid w:val="00E75DEE"/>
    <w:rsid w:val="00E76189"/>
    <w:rsid w:val="00E76799"/>
    <w:rsid w:val="00E76EFE"/>
    <w:rsid w:val="00E77110"/>
    <w:rsid w:val="00E774E1"/>
    <w:rsid w:val="00E7767D"/>
    <w:rsid w:val="00E8002D"/>
    <w:rsid w:val="00E80251"/>
    <w:rsid w:val="00E80507"/>
    <w:rsid w:val="00E80991"/>
    <w:rsid w:val="00E80A40"/>
    <w:rsid w:val="00E81250"/>
    <w:rsid w:val="00E813F4"/>
    <w:rsid w:val="00E81463"/>
    <w:rsid w:val="00E817B5"/>
    <w:rsid w:val="00E81858"/>
    <w:rsid w:val="00E819F6"/>
    <w:rsid w:val="00E81A99"/>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4F1"/>
    <w:rsid w:val="00E849C7"/>
    <w:rsid w:val="00E849E4"/>
    <w:rsid w:val="00E84B15"/>
    <w:rsid w:val="00E84BBC"/>
    <w:rsid w:val="00E84C12"/>
    <w:rsid w:val="00E84E14"/>
    <w:rsid w:val="00E852DB"/>
    <w:rsid w:val="00E853F2"/>
    <w:rsid w:val="00E8566F"/>
    <w:rsid w:val="00E85752"/>
    <w:rsid w:val="00E85E4A"/>
    <w:rsid w:val="00E863DA"/>
    <w:rsid w:val="00E866E9"/>
    <w:rsid w:val="00E868DB"/>
    <w:rsid w:val="00E86B7A"/>
    <w:rsid w:val="00E86B94"/>
    <w:rsid w:val="00E86DED"/>
    <w:rsid w:val="00E86EB6"/>
    <w:rsid w:val="00E87218"/>
    <w:rsid w:val="00E87508"/>
    <w:rsid w:val="00E8763B"/>
    <w:rsid w:val="00E87885"/>
    <w:rsid w:val="00E87B11"/>
    <w:rsid w:val="00E87CC4"/>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3865"/>
    <w:rsid w:val="00EA40B1"/>
    <w:rsid w:val="00EA4174"/>
    <w:rsid w:val="00EA4E55"/>
    <w:rsid w:val="00EA4EF3"/>
    <w:rsid w:val="00EA5911"/>
    <w:rsid w:val="00EA5AFF"/>
    <w:rsid w:val="00EA5F68"/>
    <w:rsid w:val="00EA5FDD"/>
    <w:rsid w:val="00EA61C7"/>
    <w:rsid w:val="00EA62C3"/>
    <w:rsid w:val="00EA6816"/>
    <w:rsid w:val="00EA69D1"/>
    <w:rsid w:val="00EA6F43"/>
    <w:rsid w:val="00EA73CC"/>
    <w:rsid w:val="00EA769F"/>
    <w:rsid w:val="00EA77BE"/>
    <w:rsid w:val="00EA7950"/>
    <w:rsid w:val="00EA79FA"/>
    <w:rsid w:val="00EA7AC7"/>
    <w:rsid w:val="00EA7B05"/>
    <w:rsid w:val="00EA7BF6"/>
    <w:rsid w:val="00EA7CD0"/>
    <w:rsid w:val="00EA7D46"/>
    <w:rsid w:val="00EB064C"/>
    <w:rsid w:val="00EB09BF"/>
    <w:rsid w:val="00EB0BCB"/>
    <w:rsid w:val="00EB0D7D"/>
    <w:rsid w:val="00EB0DB2"/>
    <w:rsid w:val="00EB0E2D"/>
    <w:rsid w:val="00EB0FA7"/>
    <w:rsid w:val="00EB1373"/>
    <w:rsid w:val="00EB17DE"/>
    <w:rsid w:val="00EB1B91"/>
    <w:rsid w:val="00EB2171"/>
    <w:rsid w:val="00EB22C3"/>
    <w:rsid w:val="00EB2355"/>
    <w:rsid w:val="00EB2628"/>
    <w:rsid w:val="00EB27AB"/>
    <w:rsid w:val="00EB27F7"/>
    <w:rsid w:val="00EB2E44"/>
    <w:rsid w:val="00EB352E"/>
    <w:rsid w:val="00EB3693"/>
    <w:rsid w:val="00EB3FA2"/>
    <w:rsid w:val="00EB4232"/>
    <w:rsid w:val="00EB4466"/>
    <w:rsid w:val="00EB44C6"/>
    <w:rsid w:val="00EB47EB"/>
    <w:rsid w:val="00EB4917"/>
    <w:rsid w:val="00EB4ECA"/>
    <w:rsid w:val="00EB5854"/>
    <w:rsid w:val="00EB588D"/>
    <w:rsid w:val="00EB5907"/>
    <w:rsid w:val="00EB5DF1"/>
    <w:rsid w:val="00EB6116"/>
    <w:rsid w:val="00EB633E"/>
    <w:rsid w:val="00EB6407"/>
    <w:rsid w:val="00EB6494"/>
    <w:rsid w:val="00EB661D"/>
    <w:rsid w:val="00EB6789"/>
    <w:rsid w:val="00EB6840"/>
    <w:rsid w:val="00EB6846"/>
    <w:rsid w:val="00EB6974"/>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EC"/>
    <w:rsid w:val="00EC64B5"/>
    <w:rsid w:val="00EC6648"/>
    <w:rsid w:val="00EC6A8A"/>
    <w:rsid w:val="00EC6AB3"/>
    <w:rsid w:val="00EC6C1E"/>
    <w:rsid w:val="00EC6D9A"/>
    <w:rsid w:val="00EC7199"/>
    <w:rsid w:val="00EC7347"/>
    <w:rsid w:val="00EC7398"/>
    <w:rsid w:val="00EC73A3"/>
    <w:rsid w:val="00EC74EF"/>
    <w:rsid w:val="00EC782D"/>
    <w:rsid w:val="00EC785F"/>
    <w:rsid w:val="00EC7985"/>
    <w:rsid w:val="00EC7B7B"/>
    <w:rsid w:val="00EC7CA9"/>
    <w:rsid w:val="00ED064B"/>
    <w:rsid w:val="00ED0786"/>
    <w:rsid w:val="00ED0B4E"/>
    <w:rsid w:val="00ED0C81"/>
    <w:rsid w:val="00ED0CAD"/>
    <w:rsid w:val="00ED176F"/>
    <w:rsid w:val="00ED228C"/>
    <w:rsid w:val="00ED2840"/>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43"/>
    <w:rsid w:val="00ED75AC"/>
    <w:rsid w:val="00ED7A88"/>
    <w:rsid w:val="00ED7AD6"/>
    <w:rsid w:val="00ED7D5E"/>
    <w:rsid w:val="00EE024C"/>
    <w:rsid w:val="00EE0C77"/>
    <w:rsid w:val="00EE0E76"/>
    <w:rsid w:val="00EE13D1"/>
    <w:rsid w:val="00EE1419"/>
    <w:rsid w:val="00EE147C"/>
    <w:rsid w:val="00EE15F2"/>
    <w:rsid w:val="00EE18E9"/>
    <w:rsid w:val="00EE20F5"/>
    <w:rsid w:val="00EE2187"/>
    <w:rsid w:val="00EE2405"/>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2F6"/>
    <w:rsid w:val="00EE7C16"/>
    <w:rsid w:val="00EE7CDE"/>
    <w:rsid w:val="00EF002A"/>
    <w:rsid w:val="00EF0294"/>
    <w:rsid w:val="00EF0298"/>
    <w:rsid w:val="00EF02BA"/>
    <w:rsid w:val="00EF0331"/>
    <w:rsid w:val="00EF0360"/>
    <w:rsid w:val="00EF0898"/>
    <w:rsid w:val="00EF08A7"/>
    <w:rsid w:val="00EF0AFF"/>
    <w:rsid w:val="00EF0B8B"/>
    <w:rsid w:val="00EF0C5B"/>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4C6A"/>
    <w:rsid w:val="00EF5178"/>
    <w:rsid w:val="00EF5249"/>
    <w:rsid w:val="00EF5DC1"/>
    <w:rsid w:val="00EF5E4F"/>
    <w:rsid w:val="00EF6185"/>
    <w:rsid w:val="00EF61B9"/>
    <w:rsid w:val="00EF65F1"/>
    <w:rsid w:val="00EF69A1"/>
    <w:rsid w:val="00EF6A36"/>
    <w:rsid w:val="00EF6CD2"/>
    <w:rsid w:val="00EF7CAE"/>
    <w:rsid w:val="00EF7F02"/>
    <w:rsid w:val="00F00216"/>
    <w:rsid w:val="00F0023A"/>
    <w:rsid w:val="00F0064A"/>
    <w:rsid w:val="00F0069C"/>
    <w:rsid w:val="00F00768"/>
    <w:rsid w:val="00F00BB0"/>
    <w:rsid w:val="00F00BD0"/>
    <w:rsid w:val="00F00E21"/>
    <w:rsid w:val="00F015E3"/>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A5"/>
    <w:rsid w:val="00F102A2"/>
    <w:rsid w:val="00F103B7"/>
    <w:rsid w:val="00F10433"/>
    <w:rsid w:val="00F10F03"/>
    <w:rsid w:val="00F113DA"/>
    <w:rsid w:val="00F1150C"/>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009"/>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2F72"/>
    <w:rsid w:val="00F234A5"/>
    <w:rsid w:val="00F23744"/>
    <w:rsid w:val="00F2380A"/>
    <w:rsid w:val="00F2393F"/>
    <w:rsid w:val="00F23A50"/>
    <w:rsid w:val="00F23DC9"/>
    <w:rsid w:val="00F23FC1"/>
    <w:rsid w:val="00F24D5E"/>
    <w:rsid w:val="00F24E40"/>
    <w:rsid w:val="00F2513C"/>
    <w:rsid w:val="00F25148"/>
    <w:rsid w:val="00F2515E"/>
    <w:rsid w:val="00F2577F"/>
    <w:rsid w:val="00F258FC"/>
    <w:rsid w:val="00F25A17"/>
    <w:rsid w:val="00F25C69"/>
    <w:rsid w:val="00F25C90"/>
    <w:rsid w:val="00F25FFA"/>
    <w:rsid w:val="00F26544"/>
    <w:rsid w:val="00F265C6"/>
    <w:rsid w:val="00F26723"/>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0CB"/>
    <w:rsid w:val="00F32562"/>
    <w:rsid w:val="00F32630"/>
    <w:rsid w:val="00F32863"/>
    <w:rsid w:val="00F328AE"/>
    <w:rsid w:val="00F32951"/>
    <w:rsid w:val="00F32C00"/>
    <w:rsid w:val="00F32F33"/>
    <w:rsid w:val="00F33B17"/>
    <w:rsid w:val="00F33BD5"/>
    <w:rsid w:val="00F33C7D"/>
    <w:rsid w:val="00F33DFE"/>
    <w:rsid w:val="00F33F2D"/>
    <w:rsid w:val="00F342C1"/>
    <w:rsid w:val="00F347ED"/>
    <w:rsid w:val="00F34BC4"/>
    <w:rsid w:val="00F34CC9"/>
    <w:rsid w:val="00F35513"/>
    <w:rsid w:val="00F35531"/>
    <w:rsid w:val="00F35678"/>
    <w:rsid w:val="00F357DD"/>
    <w:rsid w:val="00F36153"/>
    <w:rsid w:val="00F361DE"/>
    <w:rsid w:val="00F36398"/>
    <w:rsid w:val="00F366BB"/>
    <w:rsid w:val="00F36A9E"/>
    <w:rsid w:val="00F36CEE"/>
    <w:rsid w:val="00F37034"/>
    <w:rsid w:val="00F3753F"/>
    <w:rsid w:val="00F375C6"/>
    <w:rsid w:val="00F379A2"/>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261"/>
    <w:rsid w:val="00F412C9"/>
    <w:rsid w:val="00F414D2"/>
    <w:rsid w:val="00F418AF"/>
    <w:rsid w:val="00F418C2"/>
    <w:rsid w:val="00F419A8"/>
    <w:rsid w:val="00F41A0A"/>
    <w:rsid w:val="00F41A98"/>
    <w:rsid w:val="00F42411"/>
    <w:rsid w:val="00F425A7"/>
    <w:rsid w:val="00F42883"/>
    <w:rsid w:val="00F429E2"/>
    <w:rsid w:val="00F42A90"/>
    <w:rsid w:val="00F42B45"/>
    <w:rsid w:val="00F4328E"/>
    <w:rsid w:val="00F4350A"/>
    <w:rsid w:val="00F43605"/>
    <w:rsid w:val="00F43871"/>
    <w:rsid w:val="00F438C7"/>
    <w:rsid w:val="00F43C2E"/>
    <w:rsid w:val="00F44624"/>
    <w:rsid w:val="00F446AA"/>
    <w:rsid w:val="00F44AB1"/>
    <w:rsid w:val="00F44B02"/>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0BE"/>
    <w:rsid w:val="00F5019A"/>
    <w:rsid w:val="00F506D6"/>
    <w:rsid w:val="00F50AB2"/>
    <w:rsid w:val="00F50BC5"/>
    <w:rsid w:val="00F51773"/>
    <w:rsid w:val="00F517CF"/>
    <w:rsid w:val="00F51913"/>
    <w:rsid w:val="00F51B6A"/>
    <w:rsid w:val="00F51CD8"/>
    <w:rsid w:val="00F520C3"/>
    <w:rsid w:val="00F520F9"/>
    <w:rsid w:val="00F52172"/>
    <w:rsid w:val="00F521DA"/>
    <w:rsid w:val="00F5234D"/>
    <w:rsid w:val="00F52714"/>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D36"/>
    <w:rsid w:val="00F61D3B"/>
    <w:rsid w:val="00F6216A"/>
    <w:rsid w:val="00F626D7"/>
    <w:rsid w:val="00F62AD7"/>
    <w:rsid w:val="00F62DA3"/>
    <w:rsid w:val="00F62E49"/>
    <w:rsid w:val="00F633E8"/>
    <w:rsid w:val="00F6341C"/>
    <w:rsid w:val="00F6396E"/>
    <w:rsid w:val="00F63B28"/>
    <w:rsid w:val="00F63C60"/>
    <w:rsid w:val="00F64142"/>
    <w:rsid w:val="00F645B7"/>
    <w:rsid w:val="00F64919"/>
    <w:rsid w:val="00F651B3"/>
    <w:rsid w:val="00F653D3"/>
    <w:rsid w:val="00F65620"/>
    <w:rsid w:val="00F659BD"/>
    <w:rsid w:val="00F659FD"/>
    <w:rsid w:val="00F65C9A"/>
    <w:rsid w:val="00F65D0F"/>
    <w:rsid w:val="00F65E6A"/>
    <w:rsid w:val="00F66259"/>
    <w:rsid w:val="00F66508"/>
    <w:rsid w:val="00F665CA"/>
    <w:rsid w:val="00F66672"/>
    <w:rsid w:val="00F669B2"/>
    <w:rsid w:val="00F66B68"/>
    <w:rsid w:val="00F66DAE"/>
    <w:rsid w:val="00F67133"/>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B5"/>
    <w:rsid w:val="00F7237D"/>
    <w:rsid w:val="00F725AC"/>
    <w:rsid w:val="00F7268E"/>
    <w:rsid w:val="00F72922"/>
    <w:rsid w:val="00F72B6D"/>
    <w:rsid w:val="00F72E51"/>
    <w:rsid w:val="00F73046"/>
    <w:rsid w:val="00F7314E"/>
    <w:rsid w:val="00F73157"/>
    <w:rsid w:val="00F735A5"/>
    <w:rsid w:val="00F7379A"/>
    <w:rsid w:val="00F73AE2"/>
    <w:rsid w:val="00F73F99"/>
    <w:rsid w:val="00F7441D"/>
    <w:rsid w:val="00F744AD"/>
    <w:rsid w:val="00F74A94"/>
    <w:rsid w:val="00F74AB4"/>
    <w:rsid w:val="00F74F0C"/>
    <w:rsid w:val="00F75215"/>
    <w:rsid w:val="00F7584A"/>
    <w:rsid w:val="00F758C2"/>
    <w:rsid w:val="00F7596B"/>
    <w:rsid w:val="00F75B44"/>
    <w:rsid w:val="00F762E2"/>
    <w:rsid w:val="00F768E0"/>
    <w:rsid w:val="00F76F7F"/>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94A"/>
    <w:rsid w:val="00F85AD6"/>
    <w:rsid w:val="00F85E94"/>
    <w:rsid w:val="00F862F6"/>
    <w:rsid w:val="00F86B25"/>
    <w:rsid w:val="00F86C5B"/>
    <w:rsid w:val="00F86CF7"/>
    <w:rsid w:val="00F86F9D"/>
    <w:rsid w:val="00F87272"/>
    <w:rsid w:val="00F8762B"/>
    <w:rsid w:val="00F87ABD"/>
    <w:rsid w:val="00F87BFC"/>
    <w:rsid w:val="00F90178"/>
    <w:rsid w:val="00F90286"/>
    <w:rsid w:val="00F902DB"/>
    <w:rsid w:val="00F90C57"/>
    <w:rsid w:val="00F910D6"/>
    <w:rsid w:val="00F91153"/>
    <w:rsid w:val="00F91324"/>
    <w:rsid w:val="00F919CA"/>
    <w:rsid w:val="00F91B2D"/>
    <w:rsid w:val="00F91BCA"/>
    <w:rsid w:val="00F91C04"/>
    <w:rsid w:val="00F91E23"/>
    <w:rsid w:val="00F92168"/>
    <w:rsid w:val="00F9285D"/>
    <w:rsid w:val="00F928A0"/>
    <w:rsid w:val="00F92CAF"/>
    <w:rsid w:val="00F92E24"/>
    <w:rsid w:val="00F932B3"/>
    <w:rsid w:val="00F93415"/>
    <w:rsid w:val="00F93439"/>
    <w:rsid w:val="00F936AD"/>
    <w:rsid w:val="00F936F8"/>
    <w:rsid w:val="00F9380E"/>
    <w:rsid w:val="00F9385E"/>
    <w:rsid w:val="00F93BB8"/>
    <w:rsid w:val="00F93C90"/>
    <w:rsid w:val="00F9462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56"/>
    <w:rsid w:val="00F95AB6"/>
    <w:rsid w:val="00F95BDF"/>
    <w:rsid w:val="00F95E31"/>
    <w:rsid w:val="00F9614F"/>
    <w:rsid w:val="00F96272"/>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949"/>
    <w:rsid w:val="00FA0B4B"/>
    <w:rsid w:val="00FA0BE3"/>
    <w:rsid w:val="00FA12AA"/>
    <w:rsid w:val="00FA1572"/>
    <w:rsid w:val="00FA15C8"/>
    <w:rsid w:val="00FA15E5"/>
    <w:rsid w:val="00FA162D"/>
    <w:rsid w:val="00FA17C8"/>
    <w:rsid w:val="00FA19C4"/>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EE8"/>
    <w:rsid w:val="00FA4FDA"/>
    <w:rsid w:val="00FA554C"/>
    <w:rsid w:val="00FA5985"/>
    <w:rsid w:val="00FA5B6D"/>
    <w:rsid w:val="00FA5DCA"/>
    <w:rsid w:val="00FA681D"/>
    <w:rsid w:val="00FA6B6C"/>
    <w:rsid w:val="00FA7248"/>
    <w:rsid w:val="00FA75DE"/>
    <w:rsid w:val="00FA7746"/>
    <w:rsid w:val="00FA77EB"/>
    <w:rsid w:val="00FA7999"/>
    <w:rsid w:val="00FA7B52"/>
    <w:rsid w:val="00FA7EDE"/>
    <w:rsid w:val="00FB0246"/>
    <w:rsid w:val="00FB07CE"/>
    <w:rsid w:val="00FB0E44"/>
    <w:rsid w:val="00FB132C"/>
    <w:rsid w:val="00FB1421"/>
    <w:rsid w:val="00FB1628"/>
    <w:rsid w:val="00FB16ED"/>
    <w:rsid w:val="00FB1961"/>
    <w:rsid w:val="00FB19E5"/>
    <w:rsid w:val="00FB1BE1"/>
    <w:rsid w:val="00FB1C4C"/>
    <w:rsid w:val="00FB1CDC"/>
    <w:rsid w:val="00FB1F2D"/>
    <w:rsid w:val="00FB2039"/>
    <w:rsid w:val="00FB245F"/>
    <w:rsid w:val="00FB2558"/>
    <w:rsid w:val="00FB2984"/>
    <w:rsid w:val="00FB2A2E"/>
    <w:rsid w:val="00FB2C91"/>
    <w:rsid w:val="00FB2EF4"/>
    <w:rsid w:val="00FB2F0C"/>
    <w:rsid w:val="00FB3112"/>
    <w:rsid w:val="00FB3180"/>
    <w:rsid w:val="00FB31B4"/>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1E9"/>
    <w:rsid w:val="00FC330E"/>
    <w:rsid w:val="00FC3579"/>
    <w:rsid w:val="00FC3647"/>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26E"/>
    <w:rsid w:val="00FC6E30"/>
    <w:rsid w:val="00FC6FDD"/>
    <w:rsid w:val="00FC7034"/>
    <w:rsid w:val="00FC774A"/>
    <w:rsid w:val="00FC79A0"/>
    <w:rsid w:val="00FC7C6A"/>
    <w:rsid w:val="00FC7CE5"/>
    <w:rsid w:val="00FD0299"/>
    <w:rsid w:val="00FD04D9"/>
    <w:rsid w:val="00FD071B"/>
    <w:rsid w:val="00FD091A"/>
    <w:rsid w:val="00FD09C5"/>
    <w:rsid w:val="00FD0B6E"/>
    <w:rsid w:val="00FD0C2F"/>
    <w:rsid w:val="00FD0C95"/>
    <w:rsid w:val="00FD0F47"/>
    <w:rsid w:val="00FD1003"/>
    <w:rsid w:val="00FD11E9"/>
    <w:rsid w:val="00FD17C2"/>
    <w:rsid w:val="00FD18B8"/>
    <w:rsid w:val="00FD1921"/>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B29"/>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AE7"/>
    <w:rsid w:val="00FE7D1F"/>
    <w:rsid w:val="00FE7DA8"/>
    <w:rsid w:val="00FF0268"/>
    <w:rsid w:val="00FF0AC2"/>
    <w:rsid w:val="00FF0B52"/>
    <w:rsid w:val="00FF0BFF"/>
    <w:rsid w:val="00FF0DC0"/>
    <w:rsid w:val="00FF0DD6"/>
    <w:rsid w:val="00FF0E7C"/>
    <w:rsid w:val="00FF1092"/>
    <w:rsid w:val="00FF1205"/>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1A9F43"/>
  <w15:docId w15:val="{5BF5637C-350B-4E27-A48A-5EF6834A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5C98"/>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ñ弌,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qFormat/>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4-11">
    <w:name w:val="清单表 4 - 着色 1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110">
    <w:name w:val="网格表 4 - 着色 1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3-11">
    <w:name w:val="清单表 3 - 着色 1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5-11">
    <w:name w:val="网格表 5 深色 - 着色 1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rsid w:val="00D95B53"/>
    <w:rPr>
      <w:rFonts w:ascii="Times New Roman" w:eastAsia="MS Mincho" w:hAnsi="Times New Roman"/>
      <w:lang w:val="en-GB" w:eastAsia="en-US"/>
    </w:rPr>
  </w:style>
  <w:style w:type="character" w:styleId="aff6">
    <w:name w:val="Strong"/>
    <w:basedOn w:val="a0"/>
    <w:uiPriority w:val="22"/>
    <w:qFormat/>
    <w:locked/>
    <w:rsid w:val="00C97E32"/>
    <w:rPr>
      <w:b/>
      <w:bCs/>
    </w:rPr>
  </w:style>
  <w:style w:type="table" w:customStyle="1" w:styleId="TableGrid1">
    <w:name w:val="TableGrid1"/>
    <w:basedOn w:val="a1"/>
    <w:next w:val="af7"/>
    <w:qFormat/>
    <w:rsid w:val="00CC6A65"/>
    <w:pPr>
      <w:widowControl w:val="0"/>
      <w:autoSpaceDE w:val="0"/>
      <w:autoSpaceDN w:val="0"/>
      <w:adjustRightInd w:val="0"/>
      <w:spacing w:before="0" w:after="120" w:line="259" w:lineRule="auto"/>
      <w:ind w:left="284" w:hanging="284"/>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1268808">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4755C-AF7D-4976-BCBE-AB625F64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12</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38158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134</cp:revision>
  <cp:lastPrinted>2013-04-02T02:18:00Z</cp:lastPrinted>
  <dcterms:created xsi:type="dcterms:W3CDTF">2022-02-08T09:10:00Z</dcterms:created>
  <dcterms:modified xsi:type="dcterms:W3CDTF">2022-02-14T03:43:00Z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